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02b2" w14:paraId="f2402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BA4C90">
        <w:rPr>
          <w:rStyle w:val="Naglaeno"/>
          <w:b w:val="false"/>
        </w:rPr>
        <w:t>810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090F6A">
        <w:t>Umjetnička družina "Nova umjetnost" Vinkovci, Vinkovci, A. Mihanovića 4, Registarski broj: 16000242</w:t>
      </w:r>
      <w:r w:rsidR="006E721C">
        <w:t>,</w:t>
      </w:r>
      <w:r w:rsidR="00331402">
        <w:t xml:space="preserve"> OIB:</w:t>
      </w:r>
      <w:r w:rsidR="00BB3D58">
        <w:t xml:space="preserve"> </w:t>
      </w:r>
      <w:r w:rsidR="00090F6A">
        <w:t>56780552814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A4C90">
        <w:t>29</w:t>
      </w:r>
      <w:r w:rsidR="00BB3D58">
        <w:t xml:space="preserve">. </w:t>
      </w:r>
      <w:r w:rsidR="00BA4C90">
        <w:t>studenog</w:t>
      </w:r>
      <w:r w:rsidR="009657FB">
        <w:t>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90F6A">
        <w:t>Umjetnička družina "Nova umjetnost" Vinkovci, Vinkovci, A. Mihanovića 4, Registarski broj: 16000242, OIB: 56780552814</w:t>
      </w:r>
      <w:r w:rsidR="006E721C">
        <w:t>,</w:t>
      </w:r>
      <w:r w:rsidR="00654B36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90F6A">
        <w:t>5</w:t>
      </w:r>
      <w:r w:rsidR="00083A93">
        <w:t>.</w:t>
      </w:r>
      <w:r w:rsidR="00090F6A">
        <w:t>599</w:t>
      </w:r>
      <w:r w:rsidR="006E721C">
        <w:t>,</w:t>
      </w:r>
      <w:r w:rsidR="00090F6A">
        <w:t>8</w:t>
      </w:r>
      <w:r w:rsidR="006E721C">
        <w:t>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090F6A">
        <w:t>810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A4C90">
        <w:t>29. studenog</w:t>
      </w:r>
      <w:r w:rsidR="006E4F26">
        <w:t>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A4C90">
        <w:t>18</w:t>
      </w:r>
      <w:r w:rsidR="004F0B19">
        <w:t>.</w:t>
      </w:r>
      <w:r w:rsidR="00ED7CF1">
        <w:t>1</w:t>
      </w:r>
      <w:r w:rsidR="00BA4C90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0F6A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074B0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C98"/>
    <w:rsid w:val="0061134C"/>
    <w:rsid w:val="0061345F"/>
    <w:rsid w:val="00613D0A"/>
    <w:rsid w:val="0061727D"/>
    <w:rsid w:val="006207DD"/>
    <w:rsid w:val="0062265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9E2"/>
    <w:rsid w:val="006E4F26"/>
    <w:rsid w:val="006E721C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A4C90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16F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074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74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074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74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2810</izvorni_sadrzaj>
    <derivirana_varijabla naziv="DomainObject.Predmet.Broj_1">2810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St-2810/2016</izvorni_sadrzaj>
    <derivirana_varijabla naziv="DomainObject.Predmet.OznakaBroj_1">St-2810/2016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družina "Nova umjetnost" Vinkovci</izvorni_sadrzaj>
    <derivirana_varijabla naziv="DomainObject.Predmet.ProtustrankaFormated_1">  Umjetnička družina "Nova umjetnost" Vinkovci</derivirana_varijabla>
  </DomainObject.Predmet.ProtustrankaFormated>
  <DomainObject.Predmet.ProtustrankaFormatedOIB>
    <izvorni_sadrzaj>  Umjetnička družina "Nova umjetnost" Vinkovci, OIB 56780552814</izvorni_sadrzaj>
    <derivirana_varijabla naziv="DomainObject.Predmet.ProtustrankaFormatedOIB_1">  Umjetnička družina "Nova umjetnost" Vinkovci, OIB 56780552814</derivirana_varijabla>
  </DomainObject.Predmet.ProtustrankaFormatedOIB>
  <DomainObject.Predmet.ProtustrankaFormatedWithAdress>
    <izvorni_sadrzaj> Umjetnička družina "Nova umjetnost" Vinkovci, A.Mihanovića 4, 32100 Vinkovci</izvorni_sadrzaj>
    <derivirana_varijabla naziv="DomainObject.Predmet.ProtustrankaFormatedWithAdress_1"> Umjetnička družina "Nova umjetnost" Vinkovci, A.Mihanovića 4, 32100 Vinkovci</derivirana_varijabla>
  </DomainObject.Predmet.ProtustrankaFormatedWithAdress>
  <DomainObject.Predmet.ProtustrankaFormatedWithAdressOIB>
    <izvorni_sadrzaj> Umjetnička družina "Nova umjetnost" Vinkovci, OIB 56780552814, A.Mihanovića 4, 32100 Vinkovci</izvorni_sadrzaj>
    <derivirana_varijabla naziv="DomainObject.Predmet.ProtustrankaFormatedWithAdressOIB_1"> Umjetnička družina "Nova umjetnost" Vinkovci, OIB 56780552814, A.Mihanovića 4, 32100 Vinkovci</derivirana_varijabla>
  </DomainObject.Predmet.ProtustrankaFormatedWithAdressOIB>
  <DomainObject.Predmet.ProtustrankaWithAdress>
    <izvorni_sadrzaj>Umjetnička družina "Nova umjetnost" Vinkovci A.Mihanovića 4, 32100 Vinkovci</izvorni_sadrzaj>
    <derivirana_varijabla naziv="DomainObject.Predmet.ProtustrankaWithAdress_1">Umjetnička družina "Nova umjetnost" Vinkovci A.Mihanovića 4, 32100 Vinkovci</derivirana_varijabla>
  </DomainObject.Predmet.ProtustrankaWithAdress>
  <DomainObject.Predmet.ProtustrankaWithAdressOIB>
    <izvorni_sadrzaj>Umjetnička družina "Nova umjetnost" Vinkovci, OIB 56780552814, A.Mihanovića 4, 32100 Vinkovci</izvorni_sadrzaj>
    <derivirana_varijabla naziv="DomainObject.Predmet.ProtustrankaWithAdressOIB_1">Umjetnička družina "Nova umjetnost" Vinkovci, OIB 56780552814, A.Mihanovića 4, 32100 Vinkovci</derivirana_varijabla>
  </DomainObject.Predmet.ProtustrankaWithAdressOIB>
  <DomainObject.Predmet.ProtustrankaNazivFormated>
    <izvorni_sadrzaj>Umjetnička družina "Nova umjetnost" Vinkovci</izvorni_sadrzaj>
    <derivirana_varijabla naziv="DomainObject.Predmet.ProtustrankaNazivFormated_1">Umjetnička družina "Nova umjetnost" Vinkovci</derivirana_varijabla>
  </DomainObject.Predmet.ProtustrankaNazivFormated>
  <DomainObject.Predmet.ProtustrankaNazivFormatedOIB>
    <izvorni_sadrzaj>Umjetnička družina "Nova umjetnost" Vinkovci, OIB 56780552814</izvorni_sadrzaj>
    <derivirana_varijabla naziv="DomainObject.Predmet.ProtustrankaNazivFormatedOIB_1">Umjetnička družina "Nova umjetnost" Vinkovci, OIB 56780552814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Umjetnička družina "Nova umjetnost" Vinkovci</item>
    </izvorni_sadrzaj>
    <derivirana_varijabla naziv="DomainObject.Predmet.ProtuStrankaListFormated_1">
      <item>Umjetnička družina "Nova umjetnost" Vinkovci</item>
    </derivirana_varijabla>
  </DomainObject.Predmet.ProtuStrankaListFormated>
  <DomainObject.Predmet.ProtuStrankaListFormatedOIB>
    <izvorni_sadrzaj>
      <item>Umjetnička družina "Nova umjetnost" Vinkovci, OIB 56780552814</item>
    </izvorni_sadrzaj>
    <derivirana_varijabla naziv="DomainObject.Predmet.ProtuStrankaListFormatedOIB_1">
      <item>Umjetnička družina "Nova umjetnost" Vinkovci, OIB 56780552814</item>
    </derivirana_varijabla>
  </DomainObject.Predmet.ProtuStrankaListFormatedOIB>
  <DomainObject.Predmet.ProtuStrankaListFormatedWithAdress>
    <izvorni_sadrzaj>
      <item>Umjetnička družina "Nova umjetnost" Vinkovci, A.Mihanovića 4, 32100 Vinkovci</item>
    </izvorni_sadrzaj>
    <derivirana_varijabla naziv="DomainObject.Predmet.ProtuStrankaListFormatedWithAdress_1">
      <item>Umjetnička družina "Nova umjetnost" Vinkovci, A.Mihanovića 4, 32100 Vinkovci</item>
    </derivirana_varijabla>
  </DomainObject.Predmet.ProtuStrankaListFormatedWithAdress>
  <DomainObject.Predmet.ProtuStrankaListFormatedWithAdressOIB>
    <izvorni_sadrzaj>
      <item>Umjetnička družina "Nova umjetnost" Vinkovci, OIB 56780552814, A.Mihanovića 4, 32100 Vinkovci</item>
    </izvorni_sadrzaj>
    <derivirana_varijabla naziv="DomainObject.Predmet.ProtuStrankaListFormatedWithAdressOIB_1">
      <item>Umjetnička družina "Nova umjetnost" Vinkovci, OIB 56780552814, A.Mihanovića 4, 32100 Vinkovci</item>
    </derivirana_varijabla>
  </DomainObject.Predmet.ProtuStrankaListFormatedWithAdressOIB>
  <DomainObject.Predmet.ProtuStrankaListNazivFormated>
    <izvorni_sadrzaj>
      <item>Umjetnička družina "Nova umjetnost" Vinkovci</item>
    </izvorni_sadrzaj>
    <derivirana_varijabla naziv="DomainObject.Predmet.ProtuStrankaListNazivFormated_1">
      <item>Umjetnička družina "Nova umjetnost" Vinkovci</item>
    </derivirana_varijabla>
  </DomainObject.Predmet.ProtuStrankaListNazivFormated>
  <DomainObject.Predmet.ProtuStrankaListNazivFormatedOIB>
    <izvorni_sadrzaj>
      <item>Umjetnička družina "Nova umjetnost" Vinkovci, OIB 56780552814</item>
    </izvorni_sadrzaj>
    <derivirana_varijabla naziv="DomainObject.Predmet.ProtuStrankaListNazivFormatedOIB_1">
      <item>Umjetnička družina "Nova umjetnost" Vinkovci, OIB 56780552814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Umjetnička družina "Nova umjetnost" Vinkovci</izvorni_sadrzaj>
    <derivirana_varijabla naziv="DomainObject.Predmet.ProtustrankaIDrugi_1">Umjetnička družina "Nova umjetnost"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Umjetnička družina "Nova umjetnost" Vinkovci, OIB 56780552814, A.Mihanovića 4, 32100 Vinkovci</izvorni_sadrzaj>
    <derivirana_varijabla naziv="DomainObject.Predmet.ProtustrankaIDrugiAdressOIB_1">Umjetnička družina "Nova umjetnost" Vinkovci, OIB 56780552814, A.Mihanovića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Umjetnička družina "Nova umjetnost" Vinkovci</item>
    </izvorni_sadrzaj>
    <derivirana_varijabla naziv="DomainObject.Predmet.SudioniciListNaziv_1">
      <item>FINA RC OSIJEK</item>
      <item>Umjetnička družina "Nova umjetnost" Vinkovci</item>
    </derivirana_varijabla>
  </DomainObject.Predmet.SudioniciListNaziv>
  <DomainObject.Predmet.SudioniciListAdressOIB>
    <izvorni_sadrzaj>
      <item>FINA RC OSIJEK, OIB 85821130368</item>
      <item>Umjetnička družina "Nova umjetnost" Vinkovci, OIB 56780552814, A.Mihanovića 4,32100 Vinkovci</item>
    </izvorni_sadrzaj>
    <derivirana_varijabla naziv="DomainObject.Predmet.SudioniciListAdressOIB_1">
      <item>FINA RC OSIJEK, OIB 85821130368</item>
      <item>Umjetnička družina "Nova umjetnost" Vinkovci, OIB 56780552814, A.Mihanovića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56780552814</item>
    </izvorni_sadrzaj>
    <derivirana_varijabla naziv="DomainObject.Predmet.SudioniciListNazivOIB_1">
      <item>, OIB 85821130368</item>
      <item>, OIB 56780552814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85FED-B4B7-429D-9D8D-6D1B49060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2079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2016-11-29T07:45:00Z</dcterms:created>
  <dc:creator>Korisnik</dc:creator>
  <cp:lastModifiedBy>Maja Videnović</cp:lastModifiedBy>
  <cp:lastPrinted>2016-10-17T07:22:00Z</cp:lastPrinted>
  <dcterms:modified xmlns:xsi="http://www.w3.org/2001/XMLSchema-instance" xsi:type="dcterms:W3CDTF">2016-11-29T07:49:00Z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