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a300" w14:paraId="5c6a300" w:rsidRDefault="00831FDF" w:rsidP="00831FDF" w:rsidR="00831FD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FDF" w:rsidP="00831FDF" w:rsidR="00831FD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31FDF" w:rsidP="00831FDF" w:rsidR="00831FD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31FDF" w:rsidP="00831FDF" w:rsidR="00831FD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31FDF" w:rsidP="00831FDF" w:rsidR="00831FD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31FDF" w:rsidP="00831FDF" w:rsidR="00831FD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31FDF" w:rsidP="00831FDF" w:rsidR="00831FDF" w:rsidRPr="005D578C">
      <w:pPr>
        <w:jc w:val="center"/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31FDF" w:rsidP="00831FDF" w:rsidR="00831FDF" w:rsidRPr="005D578C">
      <w:pPr>
        <w:rPr>
          <w:rFonts w:cs="Times New Roman" w:eastAsia="Times New Roman"/>
          <w:szCs w:val="24"/>
        </w:rPr>
      </w:pPr>
    </w:p>
    <w:p w:rsidRDefault="002B0E47" w:rsidP="00831FDF" w:rsidR="00831FDF">
      <w:pPr>
        <w:ind w:firstLine="708"/>
        <w:rPr>
          <w:rFonts w:cs="Times New Roman" w:eastAsia="Times New Roman"/>
          <w:szCs w:val="24"/>
        </w:rPr>
      </w:pPr>
      <w:r w:rsidRPr="002B0E47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831FDF" w:rsidRPr="002B0E47">
        <w:rPr>
          <w:rFonts w:cs="Times New Roman" w:eastAsia="Times New Roman"/>
          <w:szCs w:val="24"/>
        </w:rPr>
        <w:t>,</w:t>
      </w:r>
      <w:r w:rsidR="00831FDF" w:rsidRPr="002B0E47">
        <w:t xml:space="preserve"> </w:t>
      </w:r>
      <w:r w:rsidR="00831FDF" w:rsidRPr="002B0E47">
        <w:rPr>
          <w:rFonts w:cs="Times New Roman" w:eastAsia="Times New Roman"/>
          <w:szCs w:val="24"/>
        </w:rPr>
        <w:t>u skraćenom stečajnom postupku nad pravnom osobom (dužnikom) BARBIĆ d. o. o. Labin, Prilaz</w:t>
      </w:r>
      <w:r w:rsidR="00831FDF">
        <w:rPr>
          <w:rFonts w:cs="Times New Roman" w:eastAsia="Times New Roman"/>
          <w:szCs w:val="24"/>
        </w:rPr>
        <w:t xml:space="preserve"> Kikova 8, OIB 05757482905</w:t>
      </w:r>
      <w:r w:rsidR="00831FDF" w:rsidRPr="00D04320">
        <w:rPr>
          <w:rFonts w:cs="Times New Roman" w:eastAsia="Times New Roman"/>
          <w:szCs w:val="24"/>
        </w:rPr>
        <w:t>,</w:t>
      </w:r>
      <w:r w:rsidR="00831FDF">
        <w:rPr>
          <w:rFonts w:cs="Times New Roman" w:eastAsia="Times New Roman"/>
          <w:szCs w:val="24"/>
        </w:rPr>
        <w:t xml:space="preserve"> MBS 040102459, povodom zahtjeva </w:t>
      </w:r>
      <w:r w:rsidR="00831FDF" w:rsidRPr="008C0525">
        <w:rPr>
          <w:rFonts w:cs="Times New Roman" w:eastAsia="Times New Roman"/>
          <w:szCs w:val="24"/>
        </w:rPr>
        <w:t xml:space="preserve">Financijske agencije, </w:t>
      </w:r>
      <w:r w:rsidR="00831FDF">
        <w:rPr>
          <w:rFonts w:cs="Times New Roman" w:eastAsia="Times New Roman"/>
          <w:szCs w:val="24"/>
        </w:rPr>
        <w:t xml:space="preserve">OIB 85821130368, </w:t>
      </w:r>
      <w:r w:rsidR="00831FD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31FDF">
        <w:rPr>
          <w:rFonts w:cs="Times New Roman" w:eastAsia="Times New Roman"/>
          <w:szCs w:val="24"/>
        </w:rPr>
        <w:t xml:space="preserve">Pula, </w:t>
      </w:r>
      <w:r w:rsidR="00831FDF" w:rsidRPr="008C0525">
        <w:rPr>
          <w:rFonts w:cs="Times New Roman" w:eastAsia="Times New Roman"/>
          <w:szCs w:val="24"/>
        </w:rPr>
        <w:t xml:space="preserve">Giardini 5, </w:t>
      </w:r>
      <w:r w:rsidR="004A2A3D">
        <w:rPr>
          <w:rFonts w:cs="Times New Roman" w:eastAsia="Times New Roman"/>
          <w:szCs w:val="24"/>
        </w:rPr>
        <w:t>12</w:t>
      </w:r>
      <w:r w:rsidR="00831FDF">
        <w:rPr>
          <w:rFonts w:cs="Times New Roman" w:eastAsia="Times New Roman"/>
          <w:szCs w:val="24"/>
        </w:rPr>
        <w:t xml:space="preserve">. </w:t>
      </w:r>
      <w:r w:rsidR="004A2A3D">
        <w:rPr>
          <w:rFonts w:cs="Times New Roman" w:eastAsia="Times New Roman"/>
          <w:szCs w:val="24"/>
        </w:rPr>
        <w:t>travnja</w:t>
      </w:r>
      <w:r w:rsidR="00831FDF">
        <w:rPr>
          <w:rFonts w:cs="Times New Roman" w:eastAsia="Times New Roman"/>
          <w:szCs w:val="24"/>
        </w:rPr>
        <w:t xml:space="preserve"> 2016.</w:t>
      </w:r>
    </w:p>
    <w:p w:rsidRDefault="00831FDF" w:rsidP="00831FDF" w:rsidR="00831FDF" w:rsidRPr="005D578C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31FDF" w:rsidP="00831FDF" w:rsidR="00831FDF" w:rsidRPr="005D578C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BARBIĆ d. o. o. Labin, Prilaz Kikova 8, OIB 05757482905</w:t>
      </w:r>
      <w:r w:rsidRPr="00D04320">
        <w:rPr>
          <w:rFonts w:cs="Times New Roman" w:eastAsia="Times New Roman"/>
          <w:szCs w:val="24"/>
        </w:rPr>
        <w:t>,</w:t>
      </w:r>
      <w:r w:rsidR="009F0177">
        <w:rPr>
          <w:rFonts w:cs="Times New Roman" w:eastAsia="Times New Roman"/>
          <w:szCs w:val="24"/>
        </w:rPr>
        <w:t xml:space="preserve"> MBS 040102459</w:t>
      </w:r>
      <w:r>
        <w:rPr>
          <w:rFonts w:cs="Times New Roman" w:eastAsia="Times New Roman"/>
          <w:szCs w:val="24"/>
        </w:rPr>
        <w:t>.</w:t>
      </w:r>
    </w:p>
    <w:p w:rsidRDefault="00831FDF" w:rsidP="00831FDF" w:rsidR="00831FDF" w:rsidRPr="005D578C">
      <w:pPr>
        <w:rPr>
          <w:rFonts w:cs="Times New Roman" w:eastAsia="Times New Roman"/>
          <w:szCs w:val="24"/>
        </w:rPr>
      </w:pPr>
    </w:p>
    <w:p w:rsidRDefault="00831FDF" w:rsidP="00831FDF" w:rsidR="00831FD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31FDF" w:rsidP="00831FDF" w:rsidR="00831FDF">
      <w:pPr>
        <w:rPr>
          <w:rFonts w:cs="Times New Roman" w:eastAsia="Times New Roman"/>
          <w:szCs w:val="20"/>
        </w:rPr>
      </w:pPr>
    </w:p>
    <w:p w:rsidRDefault="00831FDF" w:rsidP="00831FDF" w:rsidR="00831F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BARBIĆ d. o. o. Labin, Prilaz Kikova 8, OIB 05757482905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040102459.</w:t>
      </w:r>
    </w:p>
    <w:p w:rsidRDefault="00831FDF" w:rsidP="00831FDF" w:rsidR="00831FDF">
      <w:pPr>
        <w:ind w:firstLine="709"/>
        <w:rPr>
          <w:rFonts w:cs="Times New Roman" w:eastAsia="Times New Roman"/>
          <w:szCs w:val="24"/>
        </w:rPr>
      </w:pPr>
    </w:p>
    <w:p w:rsidRDefault="00831FDF" w:rsidP="00831FDF" w:rsidR="00831F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BARBIĆ d. o. o. Labin, Prilaz Kikova 8, OIB 05757482905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040102459.</w:t>
      </w:r>
    </w:p>
    <w:p w:rsidRDefault="00831FDF" w:rsidP="00831FDF" w:rsidR="00831FDF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31FDF" w:rsidP="00831FDF" w:rsidR="00831FDF">
      <w:pPr>
        <w:ind w:firstLine="708"/>
        <w:rPr>
          <w:rFonts w:cs="Times New Roman" w:eastAsia="Times New Roman"/>
          <w:szCs w:val="24"/>
        </w:rPr>
      </w:pPr>
    </w:p>
    <w:p w:rsidRDefault="00831FDF" w:rsidP="00831FDF" w:rsidR="00831F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BARBIĆ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31FDF" w:rsidP="00831FDF" w:rsidR="00831FD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31FDF" w:rsidP="00831FDF" w:rsidR="00831FDF" w:rsidRPr="005D578C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41FE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841FE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31FDF" w:rsidP="00831FDF" w:rsidR="00831FDF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31FDF" w:rsidP="00831FDF" w:rsidR="00831FD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E0195">
        <w:rPr>
          <w:rFonts w:cs="Times New Roman" w:eastAsia="Times New Roman"/>
          <w:szCs w:val="24"/>
        </w:rPr>
        <w:t>, v.r.</w:t>
      </w:r>
    </w:p>
    <w:p w:rsidRDefault="00831FDF" w:rsidP="00831FDF" w:rsidR="00831FDF">
      <w:pPr>
        <w:jc w:val="left"/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jc w:val="left"/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41FE4" w:rsidP="00841FE4" w:rsidR="00841FE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41FE4" w:rsidP="00841FE4" w:rsidR="00841F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31FDF" w:rsidP="00831FDF" w:rsidR="00831FDF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rPr>
          <w:rFonts w:cs="Times New Roman" w:eastAsia="Times New Roman"/>
          <w:szCs w:val="24"/>
        </w:rPr>
      </w:pPr>
    </w:p>
    <w:p w:rsidRDefault="00831FDF" w:rsidP="00831FDF" w:rsidR="00831FD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31FDF" w:rsidP="00831FDF" w:rsidR="00831F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31FDF" w:rsidP="00831FDF" w:rsidR="00831F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BARBIĆ d. o. o. Labin, Prilaz Kikova 8,</w:t>
      </w:r>
    </w:p>
    <w:p w:rsidRDefault="00831FDF" w:rsidP="00831FDF" w:rsidR="00831F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Andrej Barbić, Labin, Prilaz Kikova 8, </w:t>
      </w:r>
    </w:p>
    <w:p w:rsidRDefault="00831FDF" w:rsidP="00831FDF" w:rsidR="00831FD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31FDF" w:rsidP="00831FDF" w:rsidR="00831F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31FDF" w:rsidP="00831FDF" w:rsidR="00831FD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31FDF" w:rsidP="00831FDF" w:rsidR="00831FD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31FDF" w:rsidP="00831FDF" w:rsidR="00831F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31FDF" w:rsidP="00831FDF" w:rsidR="00831F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31FDF" w:rsidP="00831FDF" w:rsidR="00831FDF"/>
    <w:p w:rsidRDefault="00831FDF" w:rsidP="00831FDF" w:rsidR="00831FDF"/>
    <w:sectPr w:rsidSect="00B94DAA" w:rsidR="00831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FDF" w:rsidP="00831FDF" w:rsidR="00831FDF">
      <w:r>
        <w:separator/>
      </w:r>
    </w:p>
  </w:endnote>
  <w:endnote w:id="0" w:type="continuationSeparator">
    <w:p w:rsidRDefault="00831FDF" w:rsidP="00831FDF" w:rsidR="00831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FDF" w:rsidP="00831FDF" w:rsidR="00831FDF">
      <w:r>
        <w:separator/>
      </w:r>
    </w:p>
  </w:footnote>
  <w:footnote w:id="0" w:type="continuationSeparator">
    <w:p w:rsidRDefault="00831FDF" w:rsidP="00831FDF" w:rsidR="00831F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FDF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E019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St-811/2015-5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FDF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St-811/2015-5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644"/>
    <w:rsid w:val="002A7644"/>
    <w:rsid w:val="002B0E47"/>
    <w:rsid w:val="004A2A3D"/>
    <w:rsid w:val="006E0195"/>
    <w:rsid w:val="0075528E"/>
    <w:rsid w:val="0079403F"/>
    <w:rsid w:val="00831FDF"/>
    <w:rsid w:val="00841FE4"/>
    <w:rsid w:val="009F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FD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FD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1FD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F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FD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1F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1FD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1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01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01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01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FD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FD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31FD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F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FD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1F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1FD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1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01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01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01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BARBIĆ d.o.o. LABIN</izvorni_sadrzaj>
    <derivirana_varijabla naziv="DomainObject.Predmet.ProtustrankaFormated_1">  BARBIĆ d.o.o. LABIN</derivirana_varijabla>
  </DomainObject.Predmet.ProtustrankaFormated>
  <DomainObject.Predmet.ProtustrankaFormatedOIB>
    <izvorni_sadrzaj>  BARBIĆ d.o.o. LABIN, OIB 05757482905</izvorni_sadrzaj>
    <derivirana_varijabla naziv="DomainObject.Predmet.ProtustrankaFormatedOIB_1">  BARBIĆ d.o.o. LABIN, OIB 05757482905</derivirana_varijabla>
  </DomainObject.Predmet.ProtustrankaFormatedOIB>
  <DomainObject.Predmet.ProtustrankaFormatedWithAdress>
    <izvorni_sadrzaj> BARBIĆ d.o.o. LABIN, Prilaz Kikova 8, 52220 Labin</izvorni_sadrzaj>
    <derivirana_varijabla naziv="DomainObject.Predmet.ProtustrankaFormatedWithAdress_1"> BARBIĆ d.o.o. LABIN, Prilaz Kikova 8, 52220 Labin</derivirana_varijabla>
  </DomainObject.Predmet.ProtustrankaFormatedWithAdress>
  <DomainObject.Predmet.ProtustrankaFormatedWithAdressOIB>
    <izvorni_sadrzaj> BARBIĆ d.o.o. LABIN, OIB 05757482905, Prilaz Kikova 8, 52220 Labin</izvorni_sadrzaj>
    <derivirana_varijabla naziv="DomainObject.Predmet.ProtustrankaFormatedWithAdressOIB_1"> BARBIĆ d.o.o. LABIN, OIB 05757482905, Prilaz Kikova 8, 52220 Labin</derivirana_varijabla>
  </DomainObject.Predmet.ProtustrankaFormatedWithAdressOIB>
  <DomainObject.Predmet.ProtustrankaWithAdress>
    <izvorni_sadrzaj>BARBIĆ d.o.o. LABIN Prilaz Kikova 8, 52220 Labin</izvorni_sadrzaj>
    <derivirana_varijabla naziv="DomainObject.Predmet.ProtustrankaWithAdress_1">BARBIĆ d.o.o. LABIN Prilaz Kikova 8, 52220 Labin</derivirana_varijabla>
  </DomainObject.Predmet.ProtustrankaWithAdress>
  <DomainObject.Predmet.ProtustrankaWithAdressOIB>
    <izvorni_sadrzaj>BARBIĆ d.o.o. LABIN, OIB 05757482905, Prilaz Kikova 8, 52220 Labin</izvorni_sadrzaj>
    <derivirana_varijabla naziv="DomainObject.Predmet.ProtustrankaWithAdressOIB_1">BARBIĆ d.o.o. LABIN, OIB 05757482905, Prilaz Kikova 8, 52220 Labin</derivirana_varijabla>
  </DomainObject.Predmet.ProtustrankaWithAdressOIB>
  <DomainObject.Predmet.ProtustrankaNazivFormated>
    <izvorni_sadrzaj>BARBIĆ d.o.o. LABIN</izvorni_sadrzaj>
    <derivirana_varijabla naziv="DomainObject.Predmet.ProtustrankaNazivFormated_1">BARBIĆ d.o.o. LABIN</derivirana_varijabla>
  </DomainObject.Predmet.ProtustrankaNazivFormated>
  <DomainObject.Predmet.ProtustrankaNazivFormatedOIB>
    <izvorni_sadrzaj>BARBIĆ d.o.o. LABIN, OIB 05757482905</izvorni_sadrzaj>
    <derivirana_varijabla naziv="DomainObject.Predmet.ProtustrankaNazivFormatedOIB_1">BARBIĆ d.o.o. LABIN, OIB 05757482905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20141.94</izvorni_sadrzaj>
    <derivirana_varijabla naziv="DomainObject.Predmet.TrenutnaVrijednost_1">20141.94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BARBIĆ d.o.o. LABIN</item>
    </izvorni_sadrzaj>
    <derivirana_varijabla naziv="DomainObject.Predmet.ProtuStrankaListFormated_1">
      <item>BARBIĆ d.o.o. LABIN</item>
    </derivirana_varijabla>
  </DomainObject.Predmet.ProtuStrankaListFormated>
  <DomainObject.Predmet.ProtuStrankaListFormatedOIB>
    <izvorni_sadrzaj>
      <item>BARBIĆ d.o.o. LABIN, OIB 05757482905</item>
    </izvorni_sadrzaj>
    <derivirana_varijabla naziv="DomainObject.Predmet.ProtuStrankaListFormatedOIB_1">
      <item>BARBIĆ d.o.o. LABIN, OIB 05757482905</item>
    </derivirana_varijabla>
  </DomainObject.Predmet.ProtuStrankaListFormatedOIB>
  <DomainObject.Predmet.ProtuStrankaListFormatedWithAdress>
    <izvorni_sadrzaj>
      <item>BARBIĆ d.o.o. LABIN, Prilaz Kikova 8, 52220 Labin</item>
    </izvorni_sadrzaj>
    <derivirana_varijabla naziv="DomainObject.Predmet.ProtuStrankaListFormatedWithAdress_1">
      <item>BARBIĆ d.o.o. LABIN, Prilaz Kikova 8, 52220 Labin</item>
    </derivirana_varijabla>
  </DomainObject.Predmet.ProtuStrankaListFormatedWithAdress>
  <DomainObject.Predmet.ProtuStrankaListFormatedWithAdressOIB>
    <izvorni_sadrzaj>
      <item>BARBIĆ d.o.o. LABIN, OIB 05757482905, Prilaz Kikova 8, 52220 Labin</item>
    </izvorni_sadrzaj>
    <derivirana_varijabla naziv="DomainObject.Predmet.ProtuStrankaListFormatedWithAdressOIB_1">
      <item>BARBIĆ d.o.o. LABIN, OIB 05757482905, Prilaz Kikova 8, 52220 Labin</item>
    </derivirana_varijabla>
  </DomainObject.Predmet.ProtuStrankaListFormatedWithAdressOIB>
  <DomainObject.Predmet.ProtuStrankaListNazivFormated>
    <izvorni_sadrzaj>
      <item>BARBIĆ d.o.o. LABIN</item>
    </izvorni_sadrzaj>
    <derivirana_varijabla naziv="DomainObject.Predmet.ProtuStrankaListNazivFormated_1">
      <item>BARBIĆ d.o.o. LABIN</item>
    </derivirana_varijabla>
  </DomainObject.Predmet.ProtuStrankaListNazivFormated>
  <DomainObject.Predmet.ProtuStrankaListNazivFormatedOIB>
    <izvorni_sadrzaj>
      <item>BARBIĆ d.o.o. LABIN, OIB 05757482905</item>
    </izvorni_sadrzaj>
    <derivirana_varijabla naziv="DomainObject.Predmet.ProtuStrankaListNazivFormatedOIB_1">
      <item>BARBIĆ d.o.o. LABIN, OIB 05757482905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BARBIĆ d.o.o. LABIN</izvorni_sadrzaj>
    <derivirana_varijabla naziv="DomainObject.Predmet.ProtustrankaIDrugi_1">BARBIĆ d.o.o. LABIN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BARBIĆ d.o.o. LABIN, OIB 05757482905, Prilaz Kikova 8, 52220 Labin</izvorni_sadrzaj>
    <derivirana_varijabla naziv="DomainObject.Predmet.ProtustrankaIDrugiAdressOIB_1">BARBIĆ d.o.o. LABIN, OIB 05757482905, Prilaz Kikova 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BARBIĆ d.o.o. LABIN</item>
    </izvorni_sadrzaj>
    <derivirana_varijabla naziv="DomainObject.Predmet.SudioniciListNaziv_1">
      <item>FINANCIJSKA AGENCIJA RC RIJEKA PODRUŽNICA PULA, PULA</item>
      <item>BARBIĆ d.o.o. LABIN</item>
    </derivirana_varijabla>
  </DomainObject.Predmet.SudioniciListNaziv>
  <DomainObject.Predmet.SudioniciListAdressOIB>
    <izvorni_sadrzaj>
      <item>FINANCIJSKA AGENCIJA RC RIJEKA PODRUŽNICA PULA, PULA, OIB 85821130368, GIARDINI 5,52100 Pula</item>
      <item>BARBIĆ d.o.o. LABIN, OIB 05757482905, Prilaz Kikova 8,52220 Labin</item>
    </izvorni_sadrzaj>
    <derivirana_varijabla naziv="DomainObject.Predmet.SudioniciListAdressOIB_1">
      <item>FINANCIJSKA AGENCIJA RC RIJEKA PODRUŽNICA PULA, PULA, OIB 85821130368, GIARDINI 5,52100 Pula</item>
      <item>BARBIĆ d.o.o. LABIN, OIB 05757482905, Prilaz Kikova 8,52220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05757482905</item>
    </izvorni_sadrzaj>
    <derivirana_varijabla naziv="DomainObject.Predmet.SudioniciListNazivOIB_1">
      <item>, OIB 85821130368</item>
      <item>, OIB 05757482905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3050</properties:Characters>
  <properties:Lines>77</properties:Lines>
  <properties:Paragraphs>30</properties:Paragraphs>
  <properties:TotalTime>9</properties:TotalTime>
  <properties:ScaleCrop>false</properties:ScaleCrop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2016-03-18T11:41:00Z</dcterms:created>
  <dc:creator>Mihaela Kaligari</dc:creator>
  <dc:description/>
  <cp:keywords/>
  <cp:lastModifiedBy>Ana Jeromela</cp:lastModifiedBy>
  <cp:lastPrinted>2016-04-12T07:28:00Z</cp:lastPrinted>
  <dcterms:modified xmlns:xsi="http://www.w3.org/2001/XMLSchema-instance" xsi:type="dcterms:W3CDTF">2016-04-12T07:28:00Z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