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dfb3" w14:paraId="885dfb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627A7">
        <w:t>2</w:t>
      </w:r>
      <w:r w:rsidR="00A75710">
        <w:t>1</w:t>
      </w:r>
      <w:r w:rsidR="008D3EAF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8D66D6">
        <w:t>27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B78F0" w:rsidP="006F7B5B" w:rsidR="003B78F0">
      <w:pPr>
        <w:ind w:hanging="720" w:left="360"/>
        <w:rPr>
          <w:sz w:val="22"/>
          <w:szCs w:val="22"/>
        </w:rPr>
      </w:pPr>
    </w:p>
    <w:p w:rsidRDefault="003B78F0" w:rsidP="006F7B5B" w:rsidR="003B78F0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F73AB7" w:rsidP="00BC203B" w:rsidR="00611430">
      <w:pPr>
        <w:jc w:val="center"/>
      </w:pPr>
      <w:r>
        <w:t>Z A K L J U Č A K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</w:t>
      </w:r>
      <w:r w:rsidR="00AD7926">
        <w:t xml:space="preserve">u </w:t>
      </w:r>
      <w:r w:rsidR="00BF3690">
        <w:t>pred</w:t>
      </w:r>
      <w:r w:rsidR="008D3EAF" w:rsidRPr="0041082E">
        <w:t>stečajno</w:t>
      </w:r>
      <w:r w:rsidR="00AD7926">
        <w:t>m</w:t>
      </w:r>
      <w:r w:rsidR="008D3EAF" w:rsidRPr="0041082E">
        <w:t xml:space="preserve"> postupk</w:t>
      </w:r>
      <w:r w:rsidR="00AD7926">
        <w:t>u</w:t>
      </w:r>
      <w:r w:rsidR="008D3EAF" w:rsidRPr="0041082E">
        <w:t xml:space="preserve"> nad dužnikom </w:t>
      </w:r>
      <w:r w:rsidR="00BF3690">
        <w:t>MENS-KORMAN GRUPA d.o.o. za trgovinu i usluge, Bapska, A. Šenoe 6</w:t>
      </w:r>
      <w:r w:rsidR="008D3EAF" w:rsidRPr="007A72DD">
        <w:t>, MBS 0</w:t>
      </w:r>
      <w:r w:rsidR="008D3EAF">
        <w:t>301</w:t>
      </w:r>
      <w:r w:rsidR="00BF3690">
        <w:t>11226</w:t>
      </w:r>
      <w:r w:rsidR="008D3EAF" w:rsidRPr="007A72DD">
        <w:t xml:space="preserve">, OIB </w:t>
      </w:r>
      <w:r w:rsidR="008D3EAF">
        <w:t>0</w:t>
      </w:r>
      <w:r w:rsidR="00BF3690">
        <w:t>4436522142</w:t>
      </w:r>
      <w:r w:rsidR="008D3EAF" w:rsidRPr="0041082E">
        <w:t xml:space="preserve">, dana </w:t>
      </w:r>
      <w:r w:rsidR="00F73AB7">
        <w:t>1</w:t>
      </w:r>
      <w:r w:rsidR="008D66D6">
        <w:t>2</w:t>
      </w:r>
      <w:r w:rsidR="008D3EAF" w:rsidRPr="0041082E">
        <w:t xml:space="preserve">. </w:t>
      </w:r>
      <w:r w:rsidR="008D66D6">
        <w:t>srp</w:t>
      </w:r>
      <w:r w:rsidR="00142CC0">
        <w:t>nj</w:t>
      </w:r>
      <w:r w:rsidR="00E92419">
        <w:t>a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F73AB7" w:rsidP="006F7B5B" w:rsidR="007B7EDC">
      <w:pPr>
        <w:jc w:val="center"/>
      </w:pPr>
      <w:r>
        <w:t>z a k l  j u č</w:t>
      </w:r>
      <w:r w:rsidR="007B7EDC">
        <w:t xml:space="preserve">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142CC0" w:rsidP="00142CC0" w:rsidR="00142CC0" w:rsidRPr="002E59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3AB7" w:rsidP="00F73AB7" w:rsidR="00142CC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Dostavlja se </w:t>
      </w:r>
      <w:r w:rsidR="00FD6230">
        <w:rPr>
          <w:rFonts w:cs="Times New Roman" w:hAnsi="Times New Roman" w:ascii="Times New Roman"/>
          <w:sz w:val="24"/>
          <w:szCs w:val="24"/>
        </w:rPr>
        <w:t>p</w:t>
      </w:r>
      <w:r w:rsidR="00142CC0" w:rsidRPr="002E5938">
        <w:rPr>
          <w:rFonts w:cs="Times New Roman" w:hAnsi="Times New Roman" w:ascii="Times New Roman"/>
          <w:sz w:val="24"/>
          <w:szCs w:val="24"/>
        </w:rPr>
        <w:t>ovjereni</w:t>
      </w:r>
      <w:r w:rsidR="00FD6230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u</w:t>
      </w:r>
      <w:r w:rsidR="00142CC0" w:rsidRPr="002E5938">
        <w:rPr>
          <w:rFonts w:cs="Times New Roman" w:hAnsi="Times New Roman" w:ascii="Times New Roman"/>
          <w:sz w:val="24"/>
          <w:szCs w:val="24"/>
        </w:rPr>
        <w:t xml:space="preserve"> </w:t>
      </w:r>
      <w:r w:rsidR="00057CA0">
        <w:rPr>
          <w:rFonts w:cs="Times New Roman" w:hAnsi="Times New Roman" w:ascii="Times New Roman"/>
          <w:sz w:val="24"/>
          <w:szCs w:val="24"/>
        </w:rPr>
        <w:t>Živk</w:t>
      </w:r>
      <w:r>
        <w:rPr>
          <w:rFonts w:cs="Times New Roman" w:hAnsi="Times New Roman" w:ascii="Times New Roman"/>
          <w:sz w:val="24"/>
          <w:szCs w:val="24"/>
        </w:rPr>
        <w:t>i</w:t>
      </w:r>
      <w:r w:rsidR="00057CA0">
        <w:rPr>
          <w:rFonts w:cs="Times New Roman" w:hAnsi="Times New Roman" w:ascii="Times New Roman"/>
          <w:sz w:val="24"/>
          <w:szCs w:val="24"/>
        </w:rPr>
        <w:t xml:space="preserve"> Posavac, Čepin, Risnjačka 10</w:t>
      </w:r>
      <w:r w:rsidR="00142CC0" w:rsidRPr="00142CC0">
        <w:rPr>
          <w:rFonts w:cs="Times New Roman" w:hAnsi="Times New Roman" w:ascii="Times New Roman"/>
          <w:sz w:val="24"/>
          <w:szCs w:val="24"/>
        </w:rPr>
        <w:t xml:space="preserve">, OIB: </w:t>
      </w:r>
      <w:r w:rsidR="00057CA0">
        <w:rPr>
          <w:rFonts w:cs="Times New Roman" w:hAnsi="Times New Roman" w:ascii="Times New Roman"/>
          <w:sz w:val="24"/>
          <w:szCs w:val="24"/>
        </w:rPr>
        <w:t xml:space="preserve">99335812289 </w:t>
      </w:r>
      <w:r w:rsidR="008D66D6">
        <w:rPr>
          <w:rFonts w:cs="Times New Roman" w:hAnsi="Times New Roman" w:ascii="Times New Roman"/>
          <w:sz w:val="24"/>
          <w:szCs w:val="24"/>
        </w:rPr>
        <w:t xml:space="preserve">i punomoćniku zakonskog zastupnika dužnika podnesak s prilozima RH, ŽDO u Vukovaru poslovnog broja: S-DO-45/2018-18 od 10.07.2018. s nalogom da se na isti očituju </w:t>
      </w:r>
      <w:r w:rsidR="00231A3A">
        <w:rPr>
          <w:rFonts w:cs="Times New Roman" w:hAnsi="Times New Roman" w:ascii="Times New Roman"/>
          <w:sz w:val="24"/>
          <w:szCs w:val="24"/>
        </w:rPr>
        <w:t xml:space="preserve">u roku od 15 dana </w:t>
      </w:r>
      <w:r w:rsidR="008D66D6">
        <w:rPr>
          <w:rFonts w:cs="Times New Roman" w:hAnsi="Times New Roman" w:ascii="Times New Roman"/>
          <w:sz w:val="24"/>
          <w:szCs w:val="24"/>
        </w:rPr>
        <w:t>sudu i izravno RH, ŽDO u Vukovaru s pozivom na njihov poslovni broj kako bi sud mogao donijeti odluku o daljnjem tijeku ovoga postupka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73AB7" w:rsidP="00F73AB7" w:rsidR="00F73AB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73AB7" w:rsidP="00F73AB7" w:rsidR="00F73AB7" w:rsidRPr="00106C3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246D8" w:rsidP="005137EC" w:rsidR="00EC3529">
      <w:pPr>
        <w:jc w:val="center"/>
      </w:pPr>
      <w:r>
        <w:t xml:space="preserve">U Osijeku </w:t>
      </w:r>
      <w:r w:rsidR="008D66D6" w:rsidRPr="008D66D6">
        <w:t xml:space="preserve">12. srpnja </w:t>
      </w:r>
      <w:r w:rsidR="00204670" w:rsidRPr="00204670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106C33" w:rsidP="00B246D8" w:rsidR="00106C33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D93B75" w:rsidP="007158FC" w:rsidR="00D93B75">
      <w:pPr>
        <w:numPr>
          <w:ilvl w:val="0"/>
          <w:numId w:val="7"/>
        </w:numPr>
        <w:jc w:val="both"/>
      </w:pPr>
      <w:r>
        <w:t>Povjerenik Živka Posavac, Čepin</w:t>
      </w:r>
      <w:r w:rsidR="003B78F0">
        <w:t xml:space="preserve"> uz presliku listova </w:t>
      </w:r>
      <w:r w:rsidR="00620C42">
        <w:t>24</w:t>
      </w:r>
      <w:r w:rsidR="003B78F0">
        <w:t>8-</w:t>
      </w:r>
      <w:r w:rsidR="00620C42">
        <w:t>2</w:t>
      </w:r>
      <w:r w:rsidR="003B78F0">
        <w:t>9</w:t>
      </w:r>
      <w:r w:rsidR="00620C42">
        <w:t>0</w:t>
      </w:r>
    </w:p>
    <w:p w:rsidRDefault="00620C42" w:rsidP="007158FC" w:rsidR="00620C42">
      <w:pPr>
        <w:numPr>
          <w:ilvl w:val="0"/>
          <w:numId w:val="7"/>
        </w:numPr>
        <w:jc w:val="both"/>
      </w:pPr>
      <w:r>
        <w:t>Punomoćniku zz dužnika</w:t>
      </w:r>
      <w:r w:rsidR="00E052A5">
        <w:t xml:space="preserve"> odvjetniku Stjepanu Širić iz Osijeka uz presliku listova 248-290</w:t>
      </w:r>
    </w:p>
    <w:p w:rsidRDefault="00BE45B2" w:rsidP="00BE45B2" w:rsidR="00BE45B2">
      <w:pPr>
        <w:ind w:left="1080"/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3AB7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627A7" w:rsidRPr="00B627A7">
      <w:t>215/18-5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6356CE"/>
    <w:multiLevelType w:val="hybridMultilevel"/>
    <w:tmpl w:val="E0640B3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0A666FD"/>
    <w:multiLevelType w:val="hybridMultilevel"/>
    <w:tmpl w:val="766A64A6"/>
    <w:lvl w:tplc="E3500B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994E97"/>
    <w:multiLevelType w:val="hybridMultilevel"/>
    <w:tmpl w:val="804A0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A406D7C"/>
    <w:multiLevelType w:val="hybridMultilevel"/>
    <w:tmpl w:val="278A393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4D44C29C" w:ilvl="1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224AD"/>
    <w:rsid w:val="00027F93"/>
    <w:rsid w:val="0003421E"/>
    <w:rsid w:val="00044014"/>
    <w:rsid w:val="00057CA0"/>
    <w:rsid w:val="00061E21"/>
    <w:rsid w:val="000817DB"/>
    <w:rsid w:val="00084DCC"/>
    <w:rsid w:val="000A5797"/>
    <w:rsid w:val="000B1DB2"/>
    <w:rsid w:val="000B4547"/>
    <w:rsid w:val="000C1636"/>
    <w:rsid w:val="000C5F9E"/>
    <w:rsid w:val="000D7B5C"/>
    <w:rsid w:val="000E0280"/>
    <w:rsid w:val="000E0D09"/>
    <w:rsid w:val="000E36F2"/>
    <w:rsid w:val="000E599D"/>
    <w:rsid w:val="000F6394"/>
    <w:rsid w:val="00106C33"/>
    <w:rsid w:val="001127C1"/>
    <w:rsid w:val="001146C6"/>
    <w:rsid w:val="001155DE"/>
    <w:rsid w:val="00125D50"/>
    <w:rsid w:val="00127A7F"/>
    <w:rsid w:val="00142CC0"/>
    <w:rsid w:val="00143E24"/>
    <w:rsid w:val="00146C51"/>
    <w:rsid w:val="00152F86"/>
    <w:rsid w:val="001572AA"/>
    <w:rsid w:val="00172056"/>
    <w:rsid w:val="001757B4"/>
    <w:rsid w:val="00184063"/>
    <w:rsid w:val="00193952"/>
    <w:rsid w:val="001976B4"/>
    <w:rsid w:val="001A6B21"/>
    <w:rsid w:val="001D113B"/>
    <w:rsid w:val="001D3AB8"/>
    <w:rsid w:val="001D4964"/>
    <w:rsid w:val="001D61CD"/>
    <w:rsid w:val="001D68B1"/>
    <w:rsid w:val="001E5608"/>
    <w:rsid w:val="001F2CFB"/>
    <w:rsid w:val="001F3818"/>
    <w:rsid w:val="001F4E53"/>
    <w:rsid w:val="00204670"/>
    <w:rsid w:val="0020511E"/>
    <w:rsid w:val="00206760"/>
    <w:rsid w:val="002137FC"/>
    <w:rsid w:val="002257DF"/>
    <w:rsid w:val="00231A3A"/>
    <w:rsid w:val="00231F3C"/>
    <w:rsid w:val="00232128"/>
    <w:rsid w:val="0023483C"/>
    <w:rsid w:val="00234C2C"/>
    <w:rsid w:val="00237D77"/>
    <w:rsid w:val="00260090"/>
    <w:rsid w:val="00276309"/>
    <w:rsid w:val="00280AC1"/>
    <w:rsid w:val="00294EED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00FC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B78F0"/>
    <w:rsid w:val="003C7EC1"/>
    <w:rsid w:val="003D468C"/>
    <w:rsid w:val="003D63C1"/>
    <w:rsid w:val="003E3BDF"/>
    <w:rsid w:val="003F637C"/>
    <w:rsid w:val="00406F6D"/>
    <w:rsid w:val="0041002D"/>
    <w:rsid w:val="0043315F"/>
    <w:rsid w:val="00436E75"/>
    <w:rsid w:val="00437D82"/>
    <w:rsid w:val="00440509"/>
    <w:rsid w:val="00443D03"/>
    <w:rsid w:val="00450C50"/>
    <w:rsid w:val="00465059"/>
    <w:rsid w:val="0048786E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23272"/>
    <w:rsid w:val="0053135E"/>
    <w:rsid w:val="0053263A"/>
    <w:rsid w:val="005335A7"/>
    <w:rsid w:val="00534031"/>
    <w:rsid w:val="00537D2C"/>
    <w:rsid w:val="005428C9"/>
    <w:rsid w:val="0055421D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20C42"/>
    <w:rsid w:val="006303BE"/>
    <w:rsid w:val="00637E50"/>
    <w:rsid w:val="00642430"/>
    <w:rsid w:val="006435F0"/>
    <w:rsid w:val="00650092"/>
    <w:rsid w:val="0065067F"/>
    <w:rsid w:val="00650D8D"/>
    <w:rsid w:val="00652FB8"/>
    <w:rsid w:val="00653EFD"/>
    <w:rsid w:val="00654848"/>
    <w:rsid w:val="00673206"/>
    <w:rsid w:val="0068076F"/>
    <w:rsid w:val="00682A95"/>
    <w:rsid w:val="00682E92"/>
    <w:rsid w:val="00683E8D"/>
    <w:rsid w:val="00686E8C"/>
    <w:rsid w:val="006A77A6"/>
    <w:rsid w:val="006B27C0"/>
    <w:rsid w:val="006B7688"/>
    <w:rsid w:val="006D7788"/>
    <w:rsid w:val="006E1762"/>
    <w:rsid w:val="006F7B5B"/>
    <w:rsid w:val="007158FC"/>
    <w:rsid w:val="00717FB3"/>
    <w:rsid w:val="00720D8B"/>
    <w:rsid w:val="00730914"/>
    <w:rsid w:val="007343EC"/>
    <w:rsid w:val="007412F6"/>
    <w:rsid w:val="00742698"/>
    <w:rsid w:val="00752DA3"/>
    <w:rsid w:val="00753FC1"/>
    <w:rsid w:val="00765C7C"/>
    <w:rsid w:val="007717F2"/>
    <w:rsid w:val="00772088"/>
    <w:rsid w:val="0077246A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4A3F"/>
    <w:rsid w:val="007E694F"/>
    <w:rsid w:val="007F0DC4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0F02"/>
    <w:rsid w:val="0088405E"/>
    <w:rsid w:val="008847F8"/>
    <w:rsid w:val="00884C61"/>
    <w:rsid w:val="00886270"/>
    <w:rsid w:val="00891A16"/>
    <w:rsid w:val="008B7B03"/>
    <w:rsid w:val="008C4CE0"/>
    <w:rsid w:val="008C5E1D"/>
    <w:rsid w:val="008D3EAF"/>
    <w:rsid w:val="008D66D6"/>
    <w:rsid w:val="00907C67"/>
    <w:rsid w:val="00913729"/>
    <w:rsid w:val="00915CE2"/>
    <w:rsid w:val="0092456E"/>
    <w:rsid w:val="00925019"/>
    <w:rsid w:val="00925A27"/>
    <w:rsid w:val="00934FA1"/>
    <w:rsid w:val="009365DD"/>
    <w:rsid w:val="009372B4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9F7738"/>
    <w:rsid w:val="00A01640"/>
    <w:rsid w:val="00A02FF6"/>
    <w:rsid w:val="00A04544"/>
    <w:rsid w:val="00A0502F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51DC"/>
    <w:rsid w:val="00A65C1A"/>
    <w:rsid w:val="00A66EC9"/>
    <w:rsid w:val="00A74041"/>
    <w:rsid w:val="00A75710"/>
    <w:rsid w:val="00A87A94"/>
    <w:rsid w:val="00A92278"/>
    <w:rsid w:val="00A93061"/>
    <w:rsid w:val="00AA2AA8"/>
    <w:rsid w:val="00AA55D3"/>
    <w:rsid w:val="00AB1CBB"/>
    <w:rsid w:val="00AB6EA6"/>
    <w:rsid w:val="00AC32C3"/>
    <w:rsid w:val="00AC32FB"/>
    <w:rsid w:val="00AC621F"/>
    <w:rsid w:val="00AD0F3C"/>
    <w:rsid w:val="00AD694D"/>
    <w:rsid w:val="00AD7926"/>
    <w:rsid w:val="00AF21C3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27A7"/>
    <w:rsid w:val="00B66CFD"/>
    <w:rsid w:val="00B700D9"/>
    <w:rsid w:val="00B833ED"/>
    <w:rsid w:val="00B84963"/>
    <w:rsid w:val="00B95C5A"/>
    <w:rsid w:val="00BA13EB"/>
    <w:rsid w:val="00BA3984"/>
    <w:rsid w:val="00BB3E98"/>
    <w:rsid w:val="00BB3ED9"/>
    <w:rsid w:val="00BC04ED"/>
    <w:rsid w:val="00BC203B"/>
    <w:rsid w:val="00BE45B2"/>
    <w:rsid w:val="00BE473B"/>
    <w:rsid w:val="00BE5323"/>
    <w:rsid w:val="00BF0F14"/>
    <w:rsid w:val="00BF3690"/>
    <w:rsid w:val="00BF7875"/>
    <w:rsid w:val="00C03878"/>
    <w:rsid w:val="00C0764A"/>
    <w:rsid w:val="00C13524"/>
    <w:rsid w:val="00C30255"/>
    <w:rsid w:val="00C30DBA"/>
    <w:rsid w:val="00C3136D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71DC2"/>
    <w:rsid w:val="00C74174"/>
    <w:rsid w:val="00C912D7"/>
    <w:rsid w:val="00C96257"/>
    <w:rsid w:val="00CA05DB"/>
    <w:rsid w:val="00CA3AC2"/>
    <w:rsid w:val="00CA40D5"/>
    <w:rsid w:val="00CA42FA"/>
    <w:rsid w:val="00CB294A"/>
    <w:rsid w:val="00CD216C"/>
    <w:rsid w:val="00CD76BD"/>
    <w:rsid w:val="00CF4B2A"/>
    <w:rsid w:val="00D02115"/>
    <w:rsid w:val="00D06346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24BB"/>
    <w:rsid w:val="00D939E7"/>
    <w:rsid w:val="00D93B75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3245"/>
    <w:rsid w:val="00E052A5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86DDD"/>
    <w:rsid w:val="00E905B8"/>
    <w:rsid w:val="00E920FD"/>
    <w:rsid w:val="00E92419"/>
    <w:rsid w:val="00EA2B38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EF7639"/>
    <w:rsid w:val="00F078AC"/>
    <w:rsid w:val="00F10B9E"/>
    <w:rsid w:val="00F12013"/>
    <w:rsid w:val="00F12804"/>
    <w:rsid w:val="00F30DA0"/>
    <w:rsid w:val="00F45589"/>
    <w:rsid w:val="00F630EC"/>
    <w:rsid w:val="00F64F48"/>
    <w:rsid w:val="00F663F5"/>
    <w:rsid w:val="00F73AB7"/>
    <w:rsid w:val="00F76085"/>
    <w:rsid w:val="00F82857"/>
    <w:rsid w:val="00F8730A"/>
    <w:rsid w:val="00F927F2"/>
    <w:rsid w:val="00FA4951"/>
    <w:rsid w:val="00FA55BC"/>
    <w:rsid w:val="00FA5DFF"/>
    <w:rsid w:val="00FA6A10"/>
    <w:rsid w:val="00FC1274"/>
    <w:rsid w:val="00FC2755"/>
    <w:rsid w:val="00FD0F32"/>
    <w:rsid w:val="00FD6230"/>
    <w:rsid w:val="00FE53C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0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0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0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0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4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0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0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0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0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Korman; MENS-KORMAN GRUPA d.o.o. za trgovinu i usluge</izvorni_sadrzaj>
    <derivirana_varijabla naziv="DomainObject.Predmet.StrankaFormated_1">  Tomislav Korman; Josip Korman; MENS-KORMAN GRUPA d.o.o. za trgovinu i usluge</derivirana_varijabla>
  </DomainObject.Predmet.StrankaFormated>
  <DomainObject.Predmet.StrankaFormatedOIB>
    <izvorni_sadrzaj>  Tomislav Korman, OIB 64302522506; Josip Korman, OIB 74444561496; MENS-KORMAN GRUPA d.o.o. za trgovinu i usluge, OIB 04436522142</izvorni_sadrzaj>
    <derivirana_varijabla naziv="DomainObject.Predmet.StrankaFormatedOIB_1">  Tomislav Korman, OIB 64302522506; Josip Korman, OIB 74444561496; MENS-KORMAN GRUPA d.o.o. za trgovinu i usluge, OIB 04436522142</derivirana_varijabla>
  </DomainObject.Predmet.StrankaFormatedOIB>
  <DomainObject.Predmet.StrankaFormatedWithAdress>
    <izvorni_sadrzaj> Tomislav Korman, Biđska 20, 31000 Osijek; Josip Korman, Augusta Šenoe 6, 32235 Bapska; MENS-KORMAN GRUPA d.o.o. za trgovinu i usluge, A. Šenoe 6, 32235 Bapska</izvorni_sadrzaj>
    <derivirana_varijabla naziv="DomainObject.Predmet.StrankaFormatedWithAdress_1"> Tomislav Korman, Biđska 20, 31000 Osijek; Josip Korman, Augusta Šenoe 6, 32235 Bapska; MENS-KORMAN GRUPA d.o.o. za trgovinu i usluge, A. Šenoe 6, 32235 Bapska</derivirana_varijabla>
  </DomainObject.Predmet.StrankaFormatedWithAdress>
  <DomainObject.Predmet.StrankaFormatedWithAdressOIB>
    <izvorni_sadrzaj> Tomislav Korman, OIB 64302522506, Biđska 20, 31000 Osijek; Josip Korman, OIB 74444561496, Augusta Šenoe 6, 32235 Bapska; MENS-KORMAN GRUPA d.o.o. za trgovinu i usluge, OIB 04436522142, A. Šenoe 6, 32235 Bapska</izvorni_sadrzaj>
    <derivirana_varijabla naziv="DomainObject.Predmet.StrankaFormatedWithAdressOIB_1"> Tomislav Korman, OIB 64302522506, Biđska 20, 31000 Osijek; Josip Korman, OIB 74444561496, Augusta Šenoe 6, 32235 Bapska; MENS-KORMAN GRUPA d.o.o. za trgovinu i usluge, OIB 04436522142, A. Šenoe 6, 32235 Bapska</derivirana_varijabla>
  </DomainObject.Predmet.StrankaFormatedWithAdressOIB>
  <DomainObject.Predmet.StrankaWithAdress>
    <izvorni_sadrzaj>Tomislav Korman Biđska 20,31000 Osijek,Josip Korman Augusta Šenoe 6,32235 Bapska,MENS-KORMAN GRUPA d.o.o. za trgovinu i usluge A. Šenoe 6,32235 Bapska</izvorni_sadrzaj>
    <derivirana_varijabla naziv="DomainObject.Predmet.StrankaWithAdress_1">Tomislav Korman Biđska 20,31000 Osijek,Josip Korman Augusta Šenoe 6,32235 Bapska,MENS-KORMAN GRUPA d.o.o. za trgovinu i usluge A. Šenoe 6,32235 Bapska</derivirana_varijabla>
  </DomainObject.Predmet.StrankaWithAdress>
  <DomainObject.Predmet.StrankaWithAdressOIB>
    <izvorni_sadrzaj>Tomislav Korman, OIB 64302522506, Biđska 20,31000 Osijek,Josip Korman, OIB 74444561496, Augusta Šenoe 6,32235 Bapska,MENS-KORMAN GRUPA d.o.o. za trgovinu i usluge, OIB 04436522142, A. Šenoe 6,32235 Bapska</izvorni_sadrzaj>
    <derivirana_varijabla naziv="DomainObject.Predmet.StrankaWithAdressOIB_1">Tomislav Korman, OIB 64302522506, Biđska 20,31000 Osijek,Josip Korman, OIB 74444561496, Augusta Šenoe 6,32235 Bapska,MENS-KORMAN GRUPA d.o.o. za trgovinu i usluge, OIB 04436522142, A. Šenoe 6,32235 Bapska</derivirana_varijabla>
  </DomainObject.Predmet.StrankaWithAdressOIB>
  <DomainObject.Predmet.StrankaNazivFormated>
    <izvorni_sadrzaj>Tomislav Korman,Josip Korman,MENS-KORMAN GRUPA d.o.o. za trgovinu i usluge</izvorni_sadrzaj>
    <derivirana_varijabla naziv="DomainObject.Predmet.StrankaNazivFormated_1">Tomislav Korman,Josip Korman,MENS-KORMAN GRUPA d.o.o. za trgovinu i usluge</derivirana_varijabla>
  </DomainObject.Predmet.StrankaNazivFormated>
  <DomainObject.Predmet.StrankaNazivFormatedOIB>
    <izvorni_sadrzaj>Tomislav Korman, OIB 64302522506,Josip Korman, OIB 74444561496,MENS-KORMAN GRUPA d.o.o. za trgovinu i usluge, OIB 04436522142</izvorni_sadrzaj>
    <derivirana_varijabla naziv="DomainObject.Predmet.StrankaNazivFormatedOIB_1">Tomislav Korman, OIB 64302522506,Josip Korman, OIB 74444561496,MENS-KORMAN GRUPA d.o.o. za trgovinu i usluge, OIB 04436522142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Tomislav Korman</item>
      <item>Josip Korman</item>
      <item>MENS-KORMAN GRUPA d.o.o. za trgovinu i usluge</item>
    </izvorni_sadrzaj>
    <derivirana_varijabla naziv="DomainObject.Predmet.StrankaListFormated_1">
      <item>Tomislav Korman</item>
      <item>Josip Korman</item>
      <item>MENS-KORMAN GRUPA d.o.o. za trgovinu i usluge</item>
    </derivirana_varijabla>
  </DomainObject.Predmet.StrankaListFormated>
  <DomainObject.Predmet.StrankaListFormatedOIB>
    <izvorni_sadrzaj>
      <item>Tomislav Korman, OIB 64302522506</item>
      <item>Josip Korman, OIB 74444561496</item>
      <item>MENS-KORMAN GRUPA d.o.o. za trgovinu i usluge, OIB 04436522142</item>
    </izvorni_sadrzaj>
    <derivirana_varijabla naziv="DomainObject.Predmet.StrankaListFormatedOIB_1">
      <item>Tomislav Korman, OIB 64302522506</item>
      <item>Josip Korman, OIB 74444561496</item>
      <item>MENS-KORMAN GRUPA d.o.o. za trgovinu i usluge, OIB 04436522142</item>
    </derivirana_varijabla>
  </DomainObject.Predmet.StrankaListFormatedOIB>
  <DomainObject.Predmet.StrankaListFormatedWithAdress>
    <izvorni_sadrzaj>
      <item>Tomislav Korman, Biđska 20, 31000 Osijek</item>
      <item>Josip Korman, Augusta Šenoe 6, 32235 Bapska</item>
      <item>MENS-KORMAN GRUPA d.o.o. za trgovinu i usluge, A. Šenoe 6, 32235 Bapska</item>
    </izvorni_sadrzaj>
    <derivirana_varijabla naziv="DomainObject.Predmet.StrankaListFormatedWithAdress_1">
      <item>Tomislav Korman, Biđska 20, 31000 Osijek</item>
      <item>Josip Korman, Augusta Šenoe 6, 32235 Bapska</item>
      <item>MENS-KORMAN GRUPA d.o.o. za trgovinu i usluge, A. Šenoe 6, 32235 Bapska</item>
    </derivirana_varijabla>
  </DomainObject.Predmet.StrankaListFormatedWithAdress>
  <DomainObject.Predmet.StrankaListFormatedWithAdressOIB>
    <izvorni_sadrzaj>
      <item>Tomislav Korman, OIB 64302522506, Biđska 20, 31000 Osijek</item>
      <item>Josip Korman, OIB 74444561496, Augusta Šenoe 6, 32235 Bapska</item>
      <item>MENS-KORMAN GRUPA d.o.o. za trgovinu i usluge, OIB 04436522142, A. Šenoe 6, 32235 Bapska</item>
    </izvorni_sadrzaj>
    <derivirana_varijabla naziv="DomainObject.Predmet.StrankaListFormatedWithAdressOIB_1">
      <item>Tomislav Korman, OIB 64302522506, Biđska 20, 31000 Osijek</item>
      <item>Josip Korman, OIB 74444561496, Augusta Šenoe 6, 32235 Bapska</item>
      <item>MENS-KORMAN GRUPA d.o.o. za trgovinu i usluge, OIB 04436522142, A. Šenoe 6, 32235 Bapska</item>
    </derivirana_varijabla>
  </DomainObject.Predmet.StrankaListFormatedWithAdressOIB>
  <DomainObject.Predmet.StrankaListNazivFormated>
    <izvorni_sadrzaj>
      <item>Tomislav Korman</item>
      <item>Josip Korman</item>
      <item>MENS-KORMAN GRUPA d.o.o. za trgovinu i usluge</item>
    </izvorni_sadrzaj>
    <derivirana_varijabla naziv="DomainObject.Predmet.StrankaListNazivFormated_1">
      <item>Tomislav Korman</item>
      <item>Josip Korman</item>
      <item>MENS-KORMAN GRUPA d.o.o. za trgovinu i usluge</item>
    </derivirana_varijabla>
  </DomainObject.Predmet.StrankaListNazivFormated>
  <DomainObject.Predmet.StrankaListNazivFormatedOIB>
    <izvorni_sadrzaj>
      <item>Tomislav Korman, OIB 64302522506</item>
      <item>Josip Korman, OIB 74444561496</item>
      <item>MENS-KORMAN GRUPA d.o.o. za trgovinu i usluge, OIB 04436522142</item>
    </izvorni_sadrzaj>
    <derivirana_varijabla naziv="DomainObject.Predmet.StrankaListNazivFormatedOIB_1">
      <item>Tomislav Korman, OIB 64302522506</item>
      <item>Josip Korman, OIB 74444561496</item>
      <item>MENS-KORMAN GRUPA d.o.o. za trgovinu i usluge, OIB 04436522142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ŽDO GUO Vukovar</item>
    </izvorni_sadrzaj>
    <derivirana_varijabla naziv="DomainObject.Predmet.OstaliListFormated_1">
      <item>ŽDO GUO Vukovar</item>
    </derivirana_varijabla>
  </DomainObject.Predmet.OstaliListFormated>
  <DomainObject.Predmet.OstaliListFormatedOIB>
    <izvorni_sadrzaj>
      <item>ŽDO GUO Vukovar</item>
    </izvorni_sadrzaj>
    <derivirana_varijabla naziv="DomainObject.Predmet.OstaliListFormatedOIB_1">
      <item>ŽDO GUO Vukovar</item>
    </derivirana_varijabla>
  </DomainObject.Predmet.OstaliListFormatedOIB>
  <DomainObject.Predmet.OstaliListFormatedWithAdress>
    <izvorni_sadrzaj>
      <item>ŽDO GUO Vukovar</item>
    </izvorni_sadrzaj>
    <derivirana_varijabla naziv="DomainObject.Predmet.OstaliListFormatedWithAdress_1">
      <item>ŽDO GUO Vukovar</item>
    </derivirana_varijabla>
  </DomainObject.Predmet.OstaliListFormatedWithAdress>
  <DomainObject.Predmet.OstaliListFormatedWithAdressOIB>
    <izvorni_sadrzaj>
      <item>ŽDO GUO Vukovar</item>
    </izvorni_sadrzaj>
    <derivirana_varijabla naziv="DomainObject.Predmet.OstaliListFormatedWithAdressOIB_1">
      <item>ŽDO GUO Vukovar</item>
    </derivirana_varijabla>
  </DomainObject.Predmet.OstaliListFormatedWithAdressOIB>
  <DomainObject.Predmet.OstaliListNazivFormated>
    <izvorni_sadrzaj>
      <item>ŽDO GUO Vukovar</item>
    </izvorni_sadrzaj>
    <derivirana_varijabla naziv="DomainObject.Predmet.OstaliListNazivFormated_1">
      <item>ŽDO GUO Vukovar</item>
    </derivirana_varijabla>
  </DomainObject.Predmet.OstaliListNazivFormated>
  <DomainObject.Predmet.OstaliListNazivFormatedOIB>
    <izvorni_sadrzaj>
      <item>ŽDO GUO Vukovar</item>
    </izvorni_sadrzaj>
    <derivirana_varijabla naziv="DomainObject.Predmet.OstaliListNazivFormatedOIB_1"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Biđska 20, 31000 Osijek i dr.</izvorni_sadrzaj>
    <derivirana_varijabla naziv="DomainObject.Predmet.StrankaIDrugiAdressOIB_1">Tomislav Korman, OIB 64302522506, Biđska 20, 31000 Osijek i dr.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Korman</item>
      <item>Josip Korman</item>
      <item>MENS-KORMAN GRUPA d.o.o. za trgovinu i usluge</item>
      <item>ŽDO GUO Vukovar</item>
      <item>MENS-KORMAN GRUPA d.o.o. za trgovinu i usluge</item>
    </izvorni_sadrzaj>
    <derivirana_varijabla naziv="DomainObject.Predmet.SudioniciListNaziv_1">
      <item>Tomislav Korman</item>
      <item>Josip Korman</item>
      <item>MENS-KORMAN GRUPA d.o.o. za trgovinu i usluge</item>
      <item>ŽDO GUO Vukovar</item>
      <item>MENS-KORMAN GRUPA d.o.o. za trgovinu i usluge</item>
    </derivirana_varijabla>
  </DomainObject.Predmet.SudioniciListNaziv>
  <DomainObject.Predmet.SudioniciListAdressOIB>
    <izvorni_sadrzaj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  <item>MENS-KORMAN GRUPA d.o.o. za trgovinu i usluge, OIB 04436522142, A. Šenoe 6,32235 Bapska</item>
    </izvorni_sadrzaj>
    <derivirana_varijabla naziv="DomainObject.Predmet.SudioniciListAdressOIB_1"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64302522506</item>
      <item>, OIB 74444561496</item>
      <item>, OIB 04436522142</item>
      <item>, OIB null</item>
      <item>, OIB 04436522142</item>
    </izvorni_sadrzaj>
    <derivirana_varijabla naziv="DomainObject.Predmet.SudioniciListNazivOIB_1">
      <item>, OIB 64302522506</item>
      <item>, OIB 74444561496</item>
      <item>, OIB 04436522142</item>
      <item>, OIB null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31A2D-7BF4-4A41-A956-51EB576BA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825</properties:Characters>
  <properties:Lines>41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2018-07-12T07:09:00Z</dcterms:created>
  <dc:creator>tkovacevic</dc:creator>
  <cp:lastModifiedBy>Elizabeta Đeke</cp:lastModifiedBy>
  <cp:lastPrinted>2018-04-13T08:20:00Z</cp:lastPrinted>
  <dcterms:modified xmlns:xsi="http://www.w3.org/2001/XMLSchema-instance" xsi:type="dcterms:W3CDTF">2018-07-12T09:13:00Z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12.7.docx)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