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883faa8" w14:textId="883faa8">
      <w:pPr>
        <w15:collapsed w:val="false"/>
      </w:pPr>
      <w:bookmarkStart w:name="_GoBack" w:id="0"/>
      <w:bookmarkEnd w:id="0"/>
    </w:p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>  Zagreb, Amruševa 2/II</w:t>
      </w:r>
    </w:p>
    <w:p w:rsidR="00361F1A" w:rsidP="00361F1A" w:rsidRDefault="00361F1A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9272E6">
        <w:t>90. St-</w:t>
      </w:r>
      <w:r w:rsidR="0083359C">
        <w:t>2</w:t>
      </w:r>
      <w:r w:rsidR="009F35D1">
        <w:t>275</w:t>
      </w:r>
      <w:r w:rsidR="00EF7C63">
        <w:t>/2019</w:t>
      </w:r>
    </w:p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EF7C63">
        <w:t>16</w:t>
      </w:r>
      <w:r w:rsidR="009272E6">
        <w:t xml:space="preserve">. listopada </w:t>
      </w:r>
      <w:r w:rsidR="00690820">
        <w:t xml:space="preserve">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477F13" w:rsidRDefault="00361F1A">
      <w:pPr>
        <w:jc w:val="both"/>
      </w:pPr>
      <w:r>
        <w:t xml:space="preserve">I           Za </w:t>
      </w:r>
      <w:r w:rsidR="009F35D1">
        <w:t>Pyrrhic victory d.o.o., Zagreb,</w:t>
      </w:r>
      <w:r w:rsidR="00EC5BBD">
        <w:t xml:space="preserve"> </w:t>
      </w:r>
      <w:r w:rsidR="009F35D1">
        <w:t>Ulica grada Vukovara 284, OIB:17887194302</w:t>
      </w:r>
      <w:r w:rsidR="00EC5BBD">
        <w:t>.</w:t>
      </w:r>
    </w:p>
    <w:p w:rsidR="00734BAD" w:rsidP="00D470B1" w:rsidRDefault="00734BAD">
      <w:pPr>
        <w:jc w:val="both"/>
      </w:pPr>
    </w:p>
    <w:p w:rsidR="00361F1A" w:rsidP="00D470B1" w:rsidRDefault="00361F1A">
      <w:pPr>
        <w:jc w:val="both"/>
      </w:pPr>
      <w:r>
        <w:t xml:space="preserve">II         Iznos duga evidentiran na temelju neizvršenih osnova za plaćanje je </w:t>
      </w:r>
      <w:r w:rsidR="00EC5BBD">
        <w:t>55.586,63</w:t>
      </w:r>
      <w:r w:rsidR="00522BDE">
        <w:t xml:space="preserve"> kn.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III        Pozivaju se osobe ovlaštene za zastupanje dužnika po zakonu u roku 15 dana od dana </w:t>
      </w:r>
      <w:r w:rsidR="007A1051">
        <w:t xml:space="preserve"> </w:t>
      </w:r>
    </w:p>
    <w:p w:rsidR="007A1051" w:rsidP="00D470B1" w:rsidRDefault="007A105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ovjerovljen </w:t>
      </w:r>
      <w:r>
        <w:t xml:space="preserve"> </w:t>
      </w:r>
    </w:p>
    <w:p w:rsidR="00361F1A" w:rsidP="00D470B1" w:rsidRDefault="007A1051">
      <w:pPr>
        <w:jc w:val="both"/>
      </w:pPr>
      <w:r>
        <w:t xml:space="preserve">            </w:t>
      </w:r>
      <w:r w:rsidR="00361F1A">
        <w:t>popis imovine i obveza na propisanom obrascu.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7A1051" w:rsidP="00D470B1" w:rsidRDefault="00361F1A">
      <w:pPr>
        <w:ind w:firstLine="708"/>
        <w:jc w:val="both"/>
      </w:pPr>
      <w:r>
        <w:t xml:space="preserve">oglasa, pozivom na gornji broj spisa, predložiti otvaranje stečajnog postupka, te po </w:t>
      </w:r>
    </w:p>
    <w:p w:rsidR="00361F1A" w:rsidP="00D470B1" w:rsidRDefault="00361F1A">
      <w:pPr>
        <w:ind w:left="708"/>
        <w:jc w:val="both"/>
      </w:pPr>
      <w:r>
        <w:t>pozivu suda predujmiti sredstva za namirenje troškova postupka.</w:t>
      </w:r>
    </w:p>
    <w:p w:rsidR="006A22CF" w:rsidP="00D470B1" w:rsidRDefault="006A22CF">
      <w:pPr>
        <w:jc w:val="both"/>
      </w:pPr>
    </w:p>
    <w:p w:rsidR="007A1051" w:rsidP="00361F1A" w:rsidRDefault="00361F1A">
      <w:pPr>
        <w:jc w:val="both"/>
      </w:pPr>
      <w:r>
        <w:t>V         UPOZORENJE:</w:t>
      </w:r>
    </w:p>
    <w:p w:rsidR="00361F1A" w:rsidP="007A105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7A105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6F4A88">
        <w:t>16</w:t>
      </w:r>
      <w:r w:rsidR="007A1051">
        <w:t xml:space="preserve">. listopada </w:t>
      </w:r>
      <w:r w:rsidR="00690820">
        <w:t xml:space="preserve"> 2019</w:t>
      </w:r>
      <w:r w:rsidR="00361F1A">
        <w:t>.</w:t>
      </w:r>
    </w:p>
    <w:p w:rsidRPr="003D78D9" w:rsidR="00451D82" w:rsidP="00D470B1" w:rsidRDefault="00422F97">
      <w:pPr>
        <w:ind w:left="4956"/>
        <w:jc w:val="right"/>
      </w:pP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451D82" w:rsidP="00D470B1" w:rsidRDefault="00451D82">
      <w:pPr>
        <w:jc w:val="right"/>
      </w:pPr>
      <w:r>
        <w:t xml:space="preserve">                                                                                     </w:t>
      </w:r>
      <w:r w:rsidR="00D470B1">
        <w:t>Sandra Rotar</w:t>
      </w:r>
    </w:p>
    <w:p w:rsidR="00AF7C38" w:rsidP="00AF7C38" w:rsidRDefault="00AF7C38">
      <w:r>
        <w:t>DNA: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e- oglasna ploča 45 dana – za javnost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kal.</w:t>
      </w:r>
    </w:p>
    <w:p w:rsidR="00AE0968" w:rsidP="00AF7C38" w:rsidRDefault="00451D82">
      <w:pPr>
        <w:jc w:val="right"/>
      </w:pPr>
      <w:r>
        <w:t xml:space="preserve">                                                                                  </w:t>
      </w:r>
      <w:r>
        <w:tab/>
      </w:r>
    </w:p>
    <w:p w:rsidR="00462E8F" w:rsidP="00D470B1" w:rsidRDefault="00422F97">
      <w:r>
        <w:t xml:space="preserve">                                                       </w:t>
      </w:r>
      <w:r w:rsidR="00D470B1">
        <w:t xml:space="preserve">                        </w:t>
      </w:r>
      <w:r w:rsidR="00C15688">
        <w:t xml:space="preserve">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</w:t>
      </w:r>
      <w:r w:rsidR="00D470B1">
        <w:t xml:space="preserve">                  </w:t>
      </w:r>
      <w:r w:rsidR="0082531D">
        <w:t xml:space="preserve">                   </w:t>
      </w:r>
      <w:r w:rsidR="00D470B1">
        <w:tab/>
      </w:r>
      <w:r w:rsidR="00D470B1">
        <w:tab/>
      </w:r>
      <w:r w:rsidR="00D470B1">
        <w:tab/>
      </w:r>
      <w:r w:rsidR="00D470B1">
        <w:tab/>
      </w:r>
      <w:r w:rsidR="00F64739">
        <w:t xml:space="preserve">                                                                             </w:t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50231F">
        <w:t xml:space="preserve">                                                              </w:t>
      </w:r>
      <w:r w:rsidR="00D470B1">
        <w:t xml:space="preserve">                        </w:t>
      </w:r>
    </w:p>
    <w:sectPr w:rsidR="00462E8F" w:rsidSect="001D2443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E4453B3"/>
    <w:multiLevelType w:val="hybridMultilevel"/>
    <w:tmpl w:val="6AC2FC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8"/>
  </w:num>
  <w:num w:numId="22">
    <w:abstractNumId w:val="20"/>
  </w:num>
  <w:num w:numId="23">
    <w:abstractNumId w:val="5"/>
  </w:num>
  <w:num w:numId="24">
    <w:abstractNumId w:val="12"/>
  </w:num>
  <w:num w:numId="25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7F13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75FA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1179"/>
    <w:rsid w:val="006D32DE"/>
    <w:rsid w:val="006E5536"/>
    <w:rsid w:val="006E7515"/>
    <w:rsid w:val="006F4A88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1051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359C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2E6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35D1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045"/>
    <w:rsid w:val="00A71764"/>
    <w:rsid w:val="00A75C8E"/>
    <w:rsid w:val="00A808D7"/>
    <w:rsid w:val="00A9007C"/>
    <w:rsid w:val="00A9013A"/>
    <w:rsid w:val="00A92416"/>
    <w:rsid w:val="00A95492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AF7C38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2F14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470B1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C5BBD"/>
    <w:rsid w:val="00ED6B92"/>
    <w:rsid w:val="00ED742A"/>
    <w:rsid w:val="00EE3BE3"/>
    <w:rsid w:val="00EE5B40"/>
    <w:rsid w:val="00EE64D7"/>
    <w:rsid w:val="00EF7C63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142C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60C4692"/>
  <w15:docId w15:val="{F0CF64D9-B575-43C0-85B0-AACC3EDCBFC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</izvorni_sadrzaj>
    <derivirana_varijabla naziv="DomainObject.DonositeljOdluke.Prezime_1">Rotar 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2275</izvorni_sadrzaj>
    <derivirana_varijabla naziv="DomainObject.Predmet.Broj_1">2275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rujna 2019.</izvorni_sadrzaj>
    <derivirana_varijabla naziv="DomainObject.Predmet.DatumIzradeOptuznogAkta_1">16. rujna 2019.</derivirana_varijabla>
  </DomainObject.Predmet.DatumIzradeOptuznogAkta>
  <DomainObject.Predmet.DatumIzradeOptuznogAktaFormated>
    <izvorni_sadrzaj>16.9.2019.</izvorni_sadrzaj>
    <derivirana_varijabla naziv="DomainObject.Predmet.DatumIzradeOptuznogAktaFormated_1">16.9.2019.</derivirana_varijabla>
  </DomainObject.Predmet.DatumIzradeOptuznogAktaFormated>
  <DomainObject.Predmet.DatumOsnivanja>
    <izvorni_sadrzaj>16. rujna 2019.</izvorni_sadrzaj>
    <derivirana_varijabla naziv="DomainObject.Predmet.DatumOsnivanja_1">16.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rujna 2019.</izvorni_sadrzaj>
    <derivirana_varijabla naziv="DomainObject.Predmet.DatumPrimitkaOptuznogAkta_1">16.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St-2275/2019</izvorni_sadrzaj>
    <derivirana_varijabla naziv="DomainObject.Predmet.OznakaBroj_1">St-2275/2019</derivirana_varijabla>
  </DomainObject.Predmet.OznakaBroj>
  <DomainObject.Predmet.OznakaBrojOptuznogAkta>
    <izvorni_sadrzaj>04-06-19-3976</izvorni_sadrzaj>
    <derivirana_varijabla naziv="DomainObject.Predmet.OznakaBrojOptuznogAkta_1">04-06-19-3976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Pyrrhic victory d.o.o.</izvorni_sadrzaj>
    <derivirana_varijabla naziv="DomainObject.Predmet.ProtustrankaFormated_1">  Pyrrhic victory d.o.o.</derivirana_varijabla>
  </DomainObject.Predmet.ProtustrankaFormated>
  <DomainObject.Predmet.ProtustrankaFormatedOIB>
    <izvorni_sadrzaj>  Pyrrhic victory d.o.o., OIB 17887194302</izvorni_sadrzaj>
    <derivirana_varijabla naziv="DomainObject.Predmet.ProtustrankaFormatedOIB_1">  Pyrrhic victory d.o.o., OIB 17887194302</derivirana_varijabla>
  </DomainObject.Predmet.ProtustrankaFormatedOIB>
  <DomainObject.Predmet.ProtustrankaFormatedWithAdress>
    <izvorni_sadrzaj> Pyrrhic victory d.o.o., Ulica grada Vukovara 284, 10000 Zagreb</izvorni_sadrzaj>
    <derivirana_varijabla naziv="DomainObject.Predmet.ProtustrankaFormatedWithAdress_1"> Pyrrhic victory d.o.o., Ulica grada Vukovara 284, 10000 Zagreb</derivirana_varijabla>
  </DomainObject.Predmet.ProtustrankaFormatedWithAdress>
  <DomainObject.Predmet.ProtustrankaFormatedWithAdressOIB>
    <izvorni_sadrzaj> Pyrrhic victory d.o.o., OIB 17887194302, Ulica grada Vukovara 284, 10000 Zagreb</izvorni_sadrzaj>
    <derivirana_varijabla naziv="DomainObject.Predmet.ProtustrankaFormatedWithAdressOIB_1"> Pyrrhic victory d.o.o., OIB 17887194302, Ulica grada Vukovara 284, 10000 Zagreb</derivirana_varijabla>
  </DomainObject.Predmet.ProtustrankaFormatedWithAdressOIB>
  <DomainObject.Predmet.ProtustrankaWithAdress>
    <izvorni_sadrzaj>Pyrrhic victory d.o.o. Ulica grada Vukovara 284, 10000 Zagreb</izvorni_sadrzaj>
    <derivirana_varijabla naziv="DomainObject.Predmet.ProtustrankaWithAdress_1">Pyrrhic victory d.o.o. Ulica grada Vukovara 284, 10000 Zagreb</derivirana_varijabla>
  </DomainObject.Predmet.ProtustrankaWithAdress>
  <DomainObject.Predmet.ProtustrankaWithAdressOIB>
    <izvorni_sadrzaj>Pyrrhic victory d.o.o., OIB 17887194302, Ulica grada Vukovara 284, 10000 Zagreb</izvorni_sadrzaj>
    <derivirana_varijabla naziv="DomainObject.Predmet.ProtustrankaWithAdressOIB_1">Pyrrhic victory d.o.o., OIB 17887194302, Ulica grada Vukovara 284, 10000 Zagreb</derivirana_varijabla>
  </DomainObject.Predmet.ProtustrankaWithAdressOIB>
  <DomainObject.Predmet.ProtustrankaNazivFormated>
    <izvorni_sadrzaj>Pyrrhic victory d.o.o.</izvorni_sadrzaj>
    <derivirana_varijabla naziv="DomainObject.Predmet.ProtustrankaNazivFormated_1">Pyrrhic victory d.o.o.</derivirana_varijabla>
  </DomainObject.Predmet.ProtustrankaNazivFormated>
  <DomainObject.Predmet.ProtustrankaNazivFormatedOIB>
    <izvorni_sadrzaj>Pyrrhic victory d.o.o., OIB 17887194302</izvorni_sadrzaj>
    <derivirana_varijabla naziv="DomainObject.Predmet.ProtustrankaNazivFormatedOIB_1">Pyrrhic victory d.o.o., OIB 17887194302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Pyrrhic victory d.o.o.</item>
    </izvorni_sadrzaj>
    <derivirana_varijabla naziv="DomainObject.Predmet.ProtuStrankaListFormated_1">
      <item>Pyrrhic victory d.o.o.</item>
    </derivirana_varijabla>
  </DomainObject.Predmet.ProtuStrankaListFormated>
  <DomainObject.Predmet.ProtuStrankaListFormatedOIB>
    <izvorni_sadrzaj>
      <item>Pyrrhic victory d.o.o., OIB 17887194302</item>
    </izvorni_sadrzaj>
    <derivirana_varijabla naziv="DomainObject.Predmet.ProtuStrankaListFormatedOIB_1">
      <item>Pyrrhic victory d.o.o., OIB 17887194302</item>
    </derivirana_varijabla>
  </DomainObject.Predmet.ProtuStrankaListFormatedOIB>
  <DomainObject.Predmet.ProtuStrankaListFormatedWithAdress>
    <izvorni_sadrzaj>
      <item>Pyrrhic victory d.o.o., Ulica grada Vukovara 284, 10000 Zagreb</item>
    </izvorni_sadrzaj>
    <derivirana_varijabla naziv="DomainObject.Predmet.ProtuStrankaListFormatedWithAdress_1">
      <item>Pyrrhic victory d.o.o., Ulica grada Vukovara 284, 10000 Zagreb</item>
    </derivirana_varijabla>
  </DomainObject.Predmet.ProtuStrankaListFormatedWithAdress>
  <DomainObject.Predmet.ProtuStrankaListFormatedWithAdressOIB>
    <izvorni_sadrzaj>
      <item>Pyrrhic victory d.o.o., OIB 17887194302, Ulica grada Vukovara 284, 10000 Zagreb</item>
    </izvorni_sadrzaj>
    <derivirana_varijabla naziv="DomainObject.Predmet.ProtuStrankaListFormatedWithAdressOIB_1">
      <item>Pyrrhic victory d.o.o., OIB 17887194302, Ulica grada Vukovara 284, 10000 Zagreb</item>
    </derivirana_varijabla>
  </DomainObject.Predmet.ProtuStrankaListFormatedWithAdressOIB>
  <DomainObject.Predmet.ProtuStrankaListNazivFormated>
    <izvorni_sadrzaj>
      <item>Pyrrhic victory d.o.o.</item>
    </izvorni_sadrzaj>
    <derivirana_varijabla naziv="DomainObject.Predmet.ProtuStrankaListNazivFormated_1">
      <item>Pyrrhic victory d.o.o.</item>
    </derivirana_varijabla>
  </DomainObject.Predmet.ProtuStrankaListNazivFormated>
  <DomainObject.Predmet.ProtuStrankaListNazivFormatedOIB>
    <izvorni_sadrzaj>
      <item>Pyrrhic victory d.o.o., OIB 17887194302</item>
    </izvorni_sadrzaj>
    <derivirana_varijabla naziv="DomainObject.Predmet.ProtuStrankaListNazivFormatedOIB_1">
      <item>Pyrrhic victory d.o.o., OIB 17887194302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Pyrrhic victory d.o.o.</izvorni_sadrzaj>
    <derivirana_varijabla naziv="DomainObject.Predmet.ProtustrankaIDrugi_1">Pyrrhic victory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Pyrrhic victory d.o.o., OIB 17887194302, Ulica grada Vukovara 284, 10000 Zagreb</izvorni_sadrzaj>
    <derivirana_varijabla naziv="DomainObject.Predmet.ProtustrankaIDrugiAdressOIB_1">Pyrrhic victory d.o.o., OIB 17887194302,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Pyrrhic victory d.o.o.</item>
      <item>Financijska agencija</item>
    </izvorni_sadrzaj>
    <derivirana_varijabla naziv="DomainObject.Predmet.SudioniciListNaziv_1">
      <item>Pyrrhic victory d.o.o.</item>
      <item>Financijska agencija</item>
    </derivirana_varijabla>
  </DomainObject.Predmet.SudioniciListNaziv>
  <DomainObject.Predmet.SudioniciListAdressOIB>
    <izvorni_sadrzaj>
      <item>Pyrrhic victory d.o.o., OIB 17887194302, Ulica grada Vukovara 284,10000 Zagreb</item>
      <item>Financijska agencija, OIB 85821130368, TRG SVIBANJSKIH ŽRTAVA 1995. 1,10000 Zagreb</item>
    </izvorni_sadrzaj>
    <derivirana_varijabla naziv="DomainObject.Predmet.SudioniciListAdressOIB_1">
      <item>Pyrrhic victory d.o.o., OIB 17887194302, Ulica grada Vukovara 284,10000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17887194302</item>
    </izvorni_sadrzaj>
    <derivirana_varijabla naziv="DomainObject.Predmet.SudioniciListNazivOIB_1">
      <item>, OIB 85821130368</item>
      <item>, OIB 17887194302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AFD5A3-F75A-4CD5-A3D1-B7C914F594B3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244</properties:Words>
  <properties:Characters>1323</properties:Characters>
  <properties:Lines>45</properties:Lines>
  <properties:Paragraphs>23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2019-10-16T08:30:00Z</dcterms:created>
  <dc:creator>Korisnik</dc:creator>
  <cp:lastModifiedBy>Željka Rončević</cp:lastModifiedBy>
  <cp:lastPrinted>2019-10-16T09:02:00Z</cp:lastPrinted>
  <dcterms:modified xmlns:xsi="http://www.w3.org/2001/XMLSchema-instance" xsi:type="dcterms:W3CDTF">2019-10-16T09:02:00Z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(St-2216-19-oglas.docx)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