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159d" w14:paraId="739159d" w:rsidRDefault="00471717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F304E4">
        <w:t>1439/2016-5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8900CD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povodom zahtjeva FINE Regionalni centar Osijek za provedbu skraćenog stečajnog postupka po službenoj dužnosti nad dužnikom </w:t>
      </w:r>
      <w:r w:rsidR="00140930">
        <w:t>POINT d.o.o Eugena Kvaternika 4, 47000 Karlovac, OIB 97038330056</w:t>
      </w:r>
      <w:r w:rsidR="00C12E1E">
        <w:t xml:space="preserve">, dana </w:t>
      </w:r>
      <w:r w:rsidR="00140930">
        <w:t>16.rujna</w:t>
      </w:r>
      <w:r w:rsidR="00C12E1E">
        <w:t xml:space="preserve"> </w:t>
      </w:r>
      <w:r w:rsidR="008151CD">
        <w:t>2016.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C029B5">
      <w:pPr>
        <w:jc w:val="both"/>
      </w:pPr>
      <w:r>
        <w:tab/>
      </w:r>
      <w:r w:rsidR="00C12E1E">
        <w:t>Uslijed očite pogreške  u pisanju, 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140930">
        <w:t>1439/2016-3</w:t>
      </w:r>
      <w:r w:rsidR="004D0B76">
        <w:t xml:space="preserve"> od </w:t>
      </w:r>
      <w:r w:rsidR="008151CD">
        <w:t>1.</w:t>
      </w:r>
      <w:r w:rsidR="00140930">
        <w:t>rujna</w:t>
      </w:r>
      <w:r w:rsidR="008151CD">
        <w:t xml:space="preserve"> 2016</w:t>
      </w:r>
      <w:r w:rsidR="00C029B5">
        <w:t xml:space="preserve">.utoliko što </w:t>
      </w:r>
      <w:r w:rsidR="004D0B76">
        <w:t xml:space="preserve">u </w:t>
      </w:r>
      <w:r w:rsidR="00C029B5">
        <w:t>uvodu, te u stav</w:t>
      </w:r>
      <w:r w:rsidR="00C12E1E">
        <w:t>ku</w:t>
      </w:r>
      <w:r w:rsidR="00C029B5">
        <w:t xml:space="preserve"> 1. i 3</w:t>
      </w:r>
      <w:r w:rsidR="00C12E1E">
        <w:t xml:space="preserve"> rješenja umjesto </w:t>
      </w:r>
      <w:r w:rsidR="00C029B5">
        <w:t xml:space="preserve"> pogrešno označen</w:t>
      </w:r>
      <w:r w:rsidR="00C12E1E">
        <w:t>og</w:t>
      </w:r>
      <w:r w:rsidR="00C029B5">
        <w:t xml:space="preserve"> </w:t>
      </w:r>
      <w:r w:rsidR="00C12E1E">
        <w:t xml:space="preserve">broja </w:t>
      </w:r>
      <w:r w:rsidR="00C029B5">
        <w:t>OIB</w:t>
      </w:r>
      <w:r w:rsidR="00C12E1E">
        <w:t>-a</w:t>
      </w:r>
      <w:r w:rsidR="00C029B5">
        <w:t xml:space="preserve"> dužnika </w:t>
      </w:r>
      <w:r w:rsidR="00140930">
        <w:t>97038330056</w:t>
      </w:r>
      <w:r w:rsidR="00C12E1E">
        <w:t xml:space="preserve"> treba stajati ispravan broj koji glasi</w:t>
      </w:r>
      <w:r w:rsidR="009741DE">
        <w:t xml:space="preserve">: OIB </w:t>
      </w:r>
      <w:r w:rsidR="00140930">
        <w:t>88165119804</w:t>
      </w:r>
      <w:r w:rsidR="00C12E1E">
        <w:t xml:space="preserve">. </w:t>
      </w: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6C6A09">
      <w:pPr>
        <w:jc w:val="both"/>
      </w:pPr>
      <w:r>
        <w:tab/>
        <w:t>Rješenjem ovog suda posl.br. St-</w:t>
      </w:r>
      <w:r w:rsidR="00140930">
        <w:t>1439/2016-3</w:t>
      </w:r>
      <w:r w:rsidR="006C6A09">
        <w:t xml:space="preserve"> od 1.</w:t>
      </w:r>
      <w:r w:rsidR="00140930">
        <w:t>rujna</w:t>
      </w:r>
      <w:r w:rsidR="006C6A09">
        <w:t xml:space="preserve"> 2016</w:t>
      </w:r>
      <w:r>
        <w:t>.</w:t>
      </w:r>
      <w:r w:rsidR="006C6A09">
        <w:t xml:space="preserve"> uslijed očite omaške </w:t>
      </w:r>
      <w:r w:rsidR="00C12E1E">
        <w:t xml:space="preserve">u pisanju </w:t>
      </w:r>
      <w:r w:rsidR="006C6A09">
        <w:t>unesen je pogrešan</w:t>
      </w:r>
      <w:r w:rsidR="00C12E1E">
        <w:t xml:space="preserve"> broj </w:t>
      </w:r>
      <w:r w:rsidR="006C6A09">
        <w:t xml:space="preserve"> OIB</w:t>
      </w:r>
      <w:r w:rsidR="00C12E1E">
        <w:t>-a</w:t>
      </w:r>
      <w:r w:rsidR="006C6A09">
        <w:t xml:space="preserve"> dužnika, </w:t>
      </w:r>
      <w:r w:rsidR="008900CD">
        <w:t xml:space="preserve"> pa je iz tih razloga valjalo ovu </w:t>
      </w:r>
      <w:r w:rsidR="00C12E1E">
        <w:t>po</w:t>
      </w:r>
      <w:r w:rsidR="008900CD">
        <w:t xml:space="preserve">grešku otkloniti </w:t>
      </w:r>
      <w:r w:rsidR="00C12E1E">
        <w:t>zbog čega je odlučeno</w:t>
      </w:r>
      <w:r w:rsidR="008900CD">
        <w:t xml:space="preserve"> kao u izreci rješenja 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140930">
        <w:t>15.rujna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8900CD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726DA"/>
    <w:rsid w:val="00096004"/>
    <w:rsid w:val="000C43E4"/>
    <w:rsid w:val="000C4981"/>
    <w:rsid w:val="000D4F30"/>
    <w:rsid w:val="000E2DB7"/>
    <w:rsid w:val="0010793A"/>
    <w:rsid w:val="00132F5D"/>
    <w:rsid w:val="00140930"/>
    <w:rsid w:val="00156DBE"/>
    <w:rsid w:val="001610D2"/>
    <w:rsid w:val="001D4E28"/>
    <w:rsid w:val="002075FE"/>
    <w:rsid w:val="00247C75"/>
    <w:rsid w:val="002A3AC0"/>
    <w:rsid w:val="002B2D78"/>
    <w:rsid w:val="002D7D5B"/>
    <w:rsid w:val="002E0552"/>
    <w:rsid w:val="002E1BA6"/>
    <w:rsid w:val="003337C8"/>
    <w:rsid w:val="003909E1"/>
    <w:rsid w:val="003C3F1F"/>
    <w:rsid w:val="003D1306"/>
    <w:rsid w:val="003D1F63"/>
    <w:rsid w:val="003D4ABA"/>
    <w:rsid w:val="003F5F30"/>
    <w:rsid w:val="00403A05"/>
    <w:rsid w:val="004061CE"/>
    <w:rsid w:val="004403A5"/>
    <w:rsid w:val="00471717"/>
    <w:rsid w:val="00476C44"/>
    <w:rsid w:val="004B10E3"/>
    <w:rsid w:val="004B6999"/>
    <w:rsid w:val="004C311A"/>
    <w:rsid w:val="004D0B76"/>
    <w:rsid w:val="00561995"/>
    <w:rsid w:val="00595124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8A3DF8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6F48"/>
    <w:rsid w:val="009C7AB0"/>
    <w:rsid w:val="00A04F52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342F0"/>
    <w:rsid w:val="00E76A32"/>
    <w:rsid w:val="00E96165"/>
    <w:rsid w:val="00EC7BF4"/>
    <w:rsid w:val="00F06520"/>
    <w:rsid w:val="00F23F89"/>
    <w:rsid w:val="00F304E4"/>
    <w:rsid w:val="00F646A4"/>
    <w:rsid w:val="00F6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A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A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2016.</izvorni_sadrzaj>
    <derivirana_varijabla naziv="DomainObject.Predmet.DatumRjesavanja_1">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POINT društvo s ograničenom odgovornošću za trgovinu</izvorni_sadrzaj>
    <derivirana_varijabla naziv="DomainObject.Predmet.ProtustrankaFormated_1">  POINT društvo s ograničenom odgovornošću za trgovinu</derivirana_varijabla>
  </DomainObject.Predmet.ProtustrankaFormated>
  <DomainObject.Predmet.ProtustrankaFormatedOIB>
    <izvorni_sadrzaj>  POINT društvo s ograničenom odgovornošću za trgovinu, OIB 88165119804</izvorni_sadrzaj>
    <derivirana_varijabla naziv="DomainObject.Predmet.ProtustrankaFormatedOIB_1">  POINT društvo s ograničenom odgovornošću za trgovinu, OIB 88165119804</derivirana_varijabla>
  </DomainObject.Predmet.ProtustrankaFormatedOIB>
  <DomainObject.Predmet.ProtustrankaFormatedWithAdress>
    <izvorni_sadrzaj> POINT društvo s ograničenom odgovornošću za trgovinu, Eugena Kvaternika 7, 47000 Karlovac</izvorni_sadrzaj>
    <derivirana_varijabla naziv="DomainObject.Predmet.ProtustrankaFormatedWithAdress_1"> POINT društvo s ograničenom odgovornošću za trgovinu, Eugena Kvaternika 7, 47000 Karlovac</derivirana_varijabla>
  </DomainObject.Predmet.ProtustrankaFormatedWithAdress>
  <DomainObject.Predmet.ProtustrankaFormatedWithAdressOIB>
    <izvorni_sadrzaj> POINT društvo s ograničenom odgovornošću za trgovinu, OIB 88165119804, Eugena Kvaternika 7, 47000 Karlovac</izvorni_sadrzaj>
    <derivirana_varijabla naziv="DomainObject.Predmet.ProtustrankaFormatedWithAdressOIB_1"> POINT društvo s ograničenom odgovornošću za trgovinu, OIB 88165119804, Eugena Kvaternika 7, 47000 Karlovac</derivirana_varijabla>
  </DomainObject.Predmet.ProtustrankaFormatedWithAdressOIB>
  <DomainObject.Predmet.ProtustrankaWithAdress>
    <izvorni_sadrzaj>POINT društvo s ograničenom odgovornošću za trgovinu Eugena Kvaternika 7, 47000 Karlovac</izvorni_sadrzaj>
    <derivirana_varijabla naziv="DomainObject.Predmet.ProtustrankaWithAdress_1">POINT društvo s ograničenom odgovornošću za trgovinu Eugena Kvaternika 7, 47000 Karlovac</derivirana_varijabla>
  </DomainObject.Predmet.ProtustrankaWithAdress>
  <DomainObject.Predmet.ProtustrankaWithAdressOIB>
    <izvorni_sadrzaj>POINT društvo s ograničenom odgovornošću za trgovinu, OIB 88165119804, Eugena Kvaternika 7, 47000 Karlovac</izvorni_sadrzaj>
    <derivirana_varijabla naziv="DomainObject.Predmet.ProtustrankaWithAdressOIB_1">POINT društvo s ograničenom odgovornošću za trgovinu, OIB 88165119804, Eugena Kvaternika 7, 47000 Karlovac</derivirana_varijabla>
  </DomainObject.Predmet.ProtustrankaWithAdressOIB>
  <DomainObject.Predmet.ProtustrankaNazivFormated>
    <izvorni_sadrzaj>POINT društvo s ograničenom odgovornošću za trgovinu</izvorni_sadrzaj>
    <derivirana_varijabla naziv="DomainObject.Predmet.ProtustrankaNazivFormated_1">POINT društvo s ograničenom odgovornošću za trgovinu</derivirana_varijabla>
  </DomainObject.Predmet.ProtustrankaNazivFormated>
  <DomainObject.Predmet.ProtustrankaNazivFormatedOIB>
    <izvorni_sadrzaj>POINT društvo s ograničenom odgovornošću za trgovinu, OIB 88165119804</izvorni_sadrzaj>
    <derivirana_varijabla naziv="DomainObject.Predmet.ProtustrankaNazivFormatedOIB_1">POINT društvo s ograničenom odgovornošću za trgovinu, OIB 88165119804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4769.23</izvorni_sadrzaj>
    <derivirana_varijabla naziv="DomainObject.Predmet.TrenutnaVrijednost_1">4769.23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POINT društvo s ograničenom odgovornošću za trgovinu</item>
    </izvorni_sadrzaj>
    <derivirana_varijabla naziv="DomainObject.Predmet.ProtuStrankaListFormated_1">
      <item>POINT društvo s ograničenom odgovornošću za trgovinu</item>
    </derivirana_varijabla>
  </DomainObject.Predmet.ProtuStrankaListFormated>
  <DomainObject.Predmet.ProtuStrankaListFormatedOIB>
    <izvorni_sadrzaj>
      <item>POINT društvo s ograničenom odgovornošću za trgovinu, OIB 88165119804</item>
    </izvorni_sadrzaj>
    <derivirana_varijabla naziv="DomainObject.Predmet.ProtuStrankaListFormatedOIB_1">
      <item>POINT društvo s ograničenom odgovornošću za trgovinu, OIB 88165119804</item>
    </derivirana_varijabla>
  </DomainObject.Predmet.ProtuStrankaListFormatedOIB>
  <DomainObject.Predmet.ProtuStrankaListFormatedWithAdress>
    <izvorni_sadrzaj>
      <item>POINT društvo s ograničenom odgovornošću za trgovinu, Eugena Kvaternika 7, 47000 Karlovac</item>
    </izvorni_sadrzaj>
    <derivirana_varijabla naziv="DomainObject.Predmet.ProtuStrankaListFormatedWithAdress_1">
      <item>POINT društvo s ograničenom odgovornošću za trgovinu, Eugena Kvaternika 7, 47000 Karlovac</item>
    </derivirana_varijabla>
  </DomainObject.Predmet.ProtuStrankaListFormatedWithAdress>
  <DomainObject.Predmet.ProtuStrankaListFormatedWithAdressOIB>
    <izvorni_sadrzaj>
      <item>POINT društvo s ograničenom odgovornošću za trgovinu, OIB 88165119804, Eugena Kvaternika 7, 47000 Karlovac</item>
    </izvorni_sadrzaj>
    <derivirana_varijabla naziv="DomainObject.Predmet.ProtuStrankaListFormatedWithAdressOIB_1">
      <item>POINT društvo s ograničenom odgovornošću za trgovinu, OIB 88165119804, Eugena Kvaternika 7, 47000 Karlovac</item>
    </derivirana_varijabla>
  </DomainObject.Predmet.ProtuStrankaListFormatedWithAdressOIB>
  <DomainObject.Predmet.ProtuStrankaListNazivFormated>
    <izvorni_sadrzaj>
      <item>POINT društvo s ograničenom odgovornošću za trgovinu</item>
    </izvorni_sadrzaj>
    <derivirana_varijabla naziv="DomainObject.Predmet.ProtuStrankaListNazivFormated_1">
      <item>POINT društvo s ograničenom odgovornošću za trgovinu</item>
    </derivirana_varijabla>
  </DomainObject.Predmet.ProtuStrankaListNazivFormated>
  <DomainObject.Predmet.ProtuStrankaListNazivFormatedOIB>
    <izvorni_sadrzaj>
      <item>POINT društvo s ograničenom odgovornošću za trgovinu, OIB 88165119804</item>
    </izvorni_sadrzaj>
    <derivirana_varijabla naziv="DomainObject.Predmet.ProtuStrankaListNazivFormatedOIB_1">
      <item>POINT društvo s ograničenom odgovornošću za trgovinu, OIB 88165119804</item>
    </derivirana_varijabla>
  </DomainObject.Predmet.ProtuStrankaListNazivFormatedOIB>
  <DomainObject.Predmet.OstaliListFormated>
    <izvorni_sadrzaj>
      <item>Antonija Cvitanović</item>
    </izvorni_sadrzaj>
    <derivirana_varijabla naziv="DomainObject.Predmet.OstaliListFormated_1">
      <item>Antonija Cvitanović</item>
    </derivirana_varijabla>
  </DomainObject.Predmet.OstaliListFormated>
  <DomainObject.Predmet.OstaliListFormatedOIB>
    <izvorni_sadrzaj>
      <item>Antonija Cvitanović, OIB 00148920681</item>
    </izvorni_sadrzaj>
    <derivirana_varijabla naziv="DomainObject.Predmet.OstaliListFormatedOIB_1">
      <item>Antonija Cvitanović, OIB 00148920681</item>
    </derivirana_varijabla>
  </DomainObject.Predmet.OstaliListFormatedOIB>
  <DomainObject.Predmet.OstaliListFormatedWithAdress>
    <izvorni_sadrzaj>
      <item>Antonija Cvitanović, Naselje Gaza 14b, 47000 Karlovac</item>
    </izvorni_sadrzaj>
    <derivirana_varijabla naziv="DomainObject.Predmet.OstaliListFormatedWithAdress_1">
      <item>Antonija Cvitanović, Naselje Gaza 14b, 47000 Karlovac</item>
    </derivirana_varijabla>
  </DomainObject.Predmet.OstaliListFormatedWithAdress>
  <DomainObject.Predmet.OstaliListFormatedWithAdressOIB>
    <izvorni_sadrzaj>
      <item>Antonija Cvitanović, OIB 00148920681, Naselje Gaza 14b, 47000 Karlovac</item>
    </izvorni_sadrzaj>
    <derivirana_varijabla naziv="DomainObject.Predmet.OstaliListFormatedWithAdressOIB_1">
      <item>Antonija Cvitanović, OIB 00148920681, Naselje Gaza 14b, 47000 Karlovac</item>
    </derivirana_varijabla>
  </DomainObject.Predmet.OstaliListFormatedWithAdressOIB>
  <DomainObject.Predmet.OstaliListNazivFormated>
    <izvorni_sadrzaj>
      <item>Antonija Cvitanović</item>
    </izvorni_sadrzaj>
    <derivirana_varijabla naziv="DomainObject.Predmet.OstaliListNazivFormated_1">
      <item>Antonija Cvitanović</item>
    </derivirana_varijabla>
  </DomainObject.Predmet.OstaliListNazivFormated>
  <DomainObject.Predmet.OstaliListNazivFormatedOIB>
    <izvorni_sadrzaj>
      <item>Antonija Cvitanović, OIB 00148920681</item>
    </izvorni_sadrzaj>
    <derivirana_varijabla naziv="DomainObject.Predmet.OstaliListNazivFormatedOIB_1">
      <item>Antonija Cvitanović, OIB 00148920681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POINT društvo s ograničenom odgovornošću za trgovinu</izvorni_sadrzaj>
    <derivirana_varijabla naziv="DomainObject.Predmet.ProtustrankaIDrugi_1">POINT društvo s ograničenom odgovornošću za trgovinu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POINT društvo s ograničenom odgovornošću za trgovinu, OIB 88165119804, Eugena Kvaternika 7, 47000 Karlovac</izvorni_sadrzaj>
    <derivirana_varijabla naziv="DomainObject.Predmet.ProtustrankaIDrugiAdressOIB_1">POINT društvo s ograničenom odgovornošću za trgovinu, OIB 88165119804, Eugena Kvaternika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St-1439/2016-3</izvorni_sadrzaj>
    <derivirana_varijabla naziv="DomainObject.Predmet.OdlukaRjesenje.Oznaka_1">St-1439/2016-3</derivirana_varijabla>
  </DomainObject.Predmet.OdlukaRjesenje.Oznaka>
  <DomainObject.Predmet.SudioniciListNaziv>
    <izvorni_sadrzaj>
      <item>POINT društvo s ograničenom odgovornošću za trgovinu</item>
      <item>FINA Regionalni centar Zagreb podružnica Karlovac</item>
      <item>Antonija Cvitanović</item>
    </izvorni_sadrzaj>
    <derivirana_varijabla naziv="DomainObject.Predmet.SudioniciListNaziv_1">
      <item>POINT društvo s ograničenom odgovornošću za trgovinu</item>
      <item>FINA Regionalni centar Zagreb podružnica Karlovac</item>
      <item>Antonija Cvitanović</item>
    </derivirana_varijabla>
  </DomainObject.Predmet.SudioniciListNaziv>
  <DomainObject.Predmet.SudioniciListAdressOIB>
    <izvorni_sadrzaj>
      <item>POINT društvo s ograničenom odgovornošću za trgovinu, OIB 88165119804, Eugena Kvaternika 7,47000 Karlovac</item>
      <item>FINA Regionalni centar Zagreb podružnica Karlovac, OIB 85821130368, Ul. Pavla Vitezovića 1,47000 Karlovac</item>
      <item>Antonija Cvitanović, OIB 00148920681, Naselje Gaza 14b,47000 Karlovac</item>
    </izvorni_sadrzaj>
    <derivirana_varijabla naziv="DomainObject.Predmet.SudioniciListAdressOIB_1">
      <item>POINT društvo s ograničenom odgovornošću za trgovinu, OIB 88165119804, Eugena Kvaternika 7,47000 Karlovac</item>
      <item>FINA Regionalni centar Zagreb podružnica Karlovac, OIB 85821130368, Ul. Pavla Vitezovića 1,47000 Karlovac</item>
      <item>Antonija Cvitanović, OIB 00148920681, Naselje Gaza 14b,47000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88165119804</item>
      <item>, OIB 85821130368</item>
      <item>, OIB 00148920681</item>
    </izvorni_sadrzaj>
    <derivirana_varijabla naziv="DomainObject.Predmet.SudioniciListNazivOIB_1">
      <item>, OIB 88165119804</item>
      <item>, OIB 85821130368</item>
      <item>, OIB 00148920681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278</properties:Words>
  <properties:Characters>1404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2016-09-15T06:13:00Z</dcterms:created>
  <dc:creator>Korisnik</dc:creator>
  <cp:lastModifiedBy>wsadmin</cp:lastModifiedBy>
  <cp:lastPrinted>2016-09-15T06:12:00Z</cp:lastPrinted>
  <dcterms:modified xmlns:xsi="http://www.w3.org/2001/XMLSchema-instance" xsi:type="dcterms:W3CDTF">2016-09-15T06:13:00Z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