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2214" w14:paraId="ae02214" w:rsidRDefault="00351BF0" w:rsidP="00351BF0" w:rsidR="00351BF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1BF0" w:rsidP="00351BF0" w:rsidR="00351BF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51BF0" w:rsidP="00351BF0" w:rsidR="00351BF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51BF0" w:rsidP="00351BF0" w:rsidR="00351BF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51BF0" w:rsidP="00351BF0" w:rsidR="00351BF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51BF0" w:rsidP="00351BF0" w:rsidR="00351BF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51BF0" w:rsidP="00351BF0" w:rsidR="00351BF0" w:rsidRPr="005D578C">
      <w:pPr>
        <w:jc w:val="center"/>
        <w:rPr>
          <w:rFonts w:cs="Times New Roman" w:eastAsia="Times New Roman"/>
          <w:szCs w:val="24"/>
        </w:rPr>
      </w:pPr>
    </w:p>
    <w:p w:rsidRDefault="00351BF0" w:rsidP="00351BF0" w:rsidR="00351BF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51BF0" w:rsidP="00351BF0" w:rsidR="00351BF0" w:rsidRPr="005D578C">
      <w:pPr>
        <w:rPr>
          <w:rFonts w:cs="Times New Roman" w:eastAsia="Times New Roman"/>
          <w:szCs w:val="24"/>
        </w:rPr>
      </w:pPr>
    </w:p>
    <w:p w:rsidRDefault="00351BF0" w:rsidP="00351BF0" w:rsidR="00351BF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="00832073" w:rsidRPr="00832073">
        <w:t xml:space="preserve"> </w:t>
      </w:r>
      <w:r w:rsidR="00832073" w:rsidRPr="00D945E2">
        <w:t xml:space="preserve">na temelju prijedloga sudske savjetnice Mihaele </w:t>
      </w:r>
      <w:proofErr w:type="spellStart"/>
      <w:r w:rsidR="00832073" w:rsidRPr="00D945E2">
        <w:t>Kaligari</w:t>
      </w:r>
      <w:proofErr w:type="spellEnd"/>
      <w:r w:rsidR="00832073" w:rsidRPr="00D945E2"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MARIĆ i dr. j. t. d.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>
        <w:rPr>
          <w:rFonts w:cs="Times New Roman" w:eastAsia="Times New Roman"/>
          <w:szCs w:val="24"/>
        </w:rPr>
        <w:t xml:space="preserve"> 275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29777355128, MBS 040197390,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 </w:t>
      </w:r>
      <w:r w:rsidR="00FD1A22">
        <w:rPr>
          <w:rFonts w:cs="Times New Roman" w:eastAsia="Times New Roman"/>
          <w:szCs w:val="24"/>
        </w:rPr>
        <w:t>4. travnja</w:t>
      </w:r>
      <w:r>
        <w:rPr>
          <w:rFonts w:cs="Times New Roman" w:eastAsia="Times New Roman"/>
          <w:szCs w:val="24"/>
        </w:rPr>
        <w:t xml:space="preserve"> 2016.</w:t>
      </w:r>
    </w:p>
    <w:p w:rsidRDefault="00351BF0" w:rsidP="00351BF0" w:rsidR="00351BF0" w:rsidRPr="005D578C">
      <w:pPr>
        <w:rPr>
          <w:rFonts w:cs="Times New Roman" w:eastAsia="Times New Roman"/>
          <w:szCs w:val="24"/>
        </w:rPr>
      </w:pPr>
    </w:p>
    <w:p w:rsidRDefault="00351BF0" w:rsidP="00351BF0" w:rsidR="00351BF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51BF0" w:rsidP="00351BF0" w:rsidR="00351BF0" w:rsidRPr="005D578C">
      <w:pPr>
        <w:rPr>
          <w:rFonts w:cs="Times New Roman" w:eastAsia="Times New Roman"/>
          <w:szCs w:val="24"/>
        </w:rPr>
      </w:pPr>
    </w:p>
    <w:p w:rsidRDefault="00351BF0" w:rsidP="00351BF0" w:rsidR="00351BF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MARIĆ i dr. j. t. d.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>
        <w:rPr>
          <w:rFonts w:cs="Times New Roman" w:eastAsia="Times New Roman"/>
          <w:szCs w:val="24"/>
        </w:rPr>
        <w:t xml:space="preserve"> 275</w:t>
      </w:r>
      <w:r w:rsidRPr="00F10AAD">
        <w:rPr>
          <w:rFonts w:cs="Times New Roman" w:eastAsia="Times New Roman"/>
          <w:szCs w:val="24"/>
        </w:rPr>
        <w:t xml:space="preserve">, OIB </w:t>
      </w:r>
      <w:r w:rsidR="00832073">
        <w:rPr>
          <w:rFonts w:cs="Times New Roman" w:eastAsia="Times New Roman"/>
          <w:szCs w:val="24"/>
        </w:rPr>
        <w:t>29777355128, MBS 040197390</w:t>
      </w:r>
      <w:r>
        <w:rPr>
          <w:rFonts w:cs="Times New Roman" w:eastAsia="Times New Roman"/>
          <w:szCs w:val="24"/>
        </w:rPr>
        <w:t>.</w:t>
      </w:r>
    </w:p>
    <w:p w:rsidRDefault="00351BF0" w:rsidP="00351BF0" w:rsidR="00351BF0" w:rsidRPr="005D578C">
      <w:pPr>
        <w:rPr>
          <w:rFonts w:cs="Times New Roman" w:eastAsia="Times New Roman"/>
          <w:szCs w:val="24"/>
        </w:rPr>
      </w:pPr>
    </w:p>
    <w:p w:rsidRDefault="00351BF0" w:rsidP="00351BF0" w:rsidR="00351BF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351BF0">
        <w:rPr>
          <w:rFonts w:cs="Times New Roman" w:eastAsia="Times New Roman"/>
          <w:szCs w:val="20"/>
        </w:rPr>
        <w:t xml:space="preserve">Ivan </w:t>
      </w:r>
      <w:proofErr w:type="spellStart"/>
      <w:r w:rsidRPr="00351BF0">
        <w:rPr>
          <w:rFonts w:cs="Times New Roman" w:eastAsia="Times New Roman"/>
          <w:szCs w:val="20"/>
        </w:rPr>
        <w:t>Gjurašić</w:t>
      </w:r>
      <w:proofErr w:type="spellEnd"/>
      <w:r w:rsidRPr="00351BF0">
        <w:rPr>
          <w:rFonts w:cs="Times New Roman" w:eastAsia="Times New Roman"/>
          <w:szCs w:val="20"/>
        </w:rPr>
        <w:t xml:space="preserve">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351BF0" w:rsidP="00351BF0" w:rsidR="00351BF0">
      <w:pPr>
        <w:rPr>
          <w:rFonts w:cs="Times New Roman" w:eastAsia="Times New Roman"/>
          <w:szCs w:val="20"/>
        </w:rPr>
      </w:pPr>
    </w:p>
    <w:p w:rsidRDefault="00351BF0" w:rsidP="00351BF0" w:rsidR="00351BF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MARIĆ i dr. j. t. d.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>
        <w:rPr>
          <w:rFonts w:cs="Times New Roman" w:eastAsia="Times New Roman"/>
          <w:szCs w:val="24"/>
        </w:rPr>
        <w:t xml:space="preserve"> 275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29777355128, MBS 040197390.</w:t>
      </w:r>
    </w:p>
    <w:p w:rsidRDefault="00351BF0" w:rsidP="00351BF0" w:rsidR="00351BF0">
      <w:pPr>
        <w:ind w:firstLine="709"/>
        <w:rPr>
          <w:rFonts w:cs="Times New Roman" w:eastAsia="Times New Roman"/>
          <w:szCs w:val="24"/>
        </w:rPr>
      </w:pPr>
    </w:p>
    <w:p w:rsidRDefault="00351BF0" w:rsidP="00351BF0" w:rsidR="00351BF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MARIĆ i dr. j. t. d.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>
        <w:rPr>
          <w:rFonts w:cs="Times New Roman" w:eastAsia="Times New Roman"/>
          <w:szCs w:val="24"/>
        </w:rPr>
        <w:t xml:space="preserve"> 275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29777355128, MBS 040197390.</w:t>
      </w:r>
    </w:p>
    <w:p w:rsidRDefault="00351BF0" w:rsidP="00351BF0" w:rsidR="00351BF0">
      <w:pPr>
        <w:rPr>
          <w:rFonts w:cs="Times New Roman" w:eastAsia="Times New Roman"/>
          <w:szCs w:val="24"/>
        </w:rPr>
      </w:pPr>
    </w:p>
    <w:p w:rsidRDefault="00351BF0" w:rsidP="00351BF0" w:rsidR="00351BF0" w:rsidRPr="005D578C">
      <w:pPr>
        <w:rPr>
          <w:rFonts w:cs="Times New Roman" w:eastAsia="Times New Roman"/>
          <w:szCs w:val="24"/>
        </w:rPr>
      </w:pPr>
    </w:p>
    <w:p w:rsidRDefault="00351BF0" w:rsidP="00351BF0" w:rsidR="00351BF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51BF0" w:rsidP="00351BF0" w:rsidR="00351BF0">
      <w:pPr>
        <w:ind w:firstLine="708"/>
        <w:rPr>
          <w:rFonts w:cs="Times New Roman" w:eastAsia="Times New Roman"/>
          <w:szCs w:val="24"/>
        </w:rPr>
      </w:pPr>
    </w:p>
    <w:p w:rsidRDefault="00351BF0" w:rsidP="00351BF0" w:rsidR="00351BF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MARIĆ i dr. j. t. d.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St-139/2016-3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51BF0" w:rsidP="00351BF0" w:rsidR="00351BF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</w:t>
      </w:r>
      <w:r>
        <w:rPr>
          <w:rFonts w:cs="Times New Roman" w:eastAsia="Times New Roman"/>
          <w:szCs w:val="24"/>
        </w:rPr>
        <w:t xml:space="preserve">ovog </w:t>
      </w:r>
      <w:r w:rsidRPr="00D649EA">
        <w:rPr>
          <w:rFonts w:cs="Times New Roman" w:eastAsia="Times New Roman"/>
          <w:szCs w:val="24"/>
        </w:rPr>
        <w:t>rješenja.</w:t>
      </w:r>
    </w:p>
    <w:p w:rsidRDefault="00351BF0" w:rsidP="00351BF0" w:rsidR="00351BF0" w:rsidRPr="005D578C">
      <w:pPr>
        <w:rPr>
          <w:rFonts w:cs="Times New Roman" w:eastAsia="Times New Roman"/>
          <w:szCs w:val="24"/>
        </w:rPr>
      </w:pPr>
    </w:p>
    <w:p w:rsidRDefault="00351BF0" w:rsidP="00351BF0" w:rsidR="00351BF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D1A22">
        <w:rPr>
          <w:rFonts w:cs="Times New Roman" w:eastAsia="Times New Roman"/>
          <w:szCs w:val="24"/>
        </w:rPr>
        <w:t xml:space="preserve">4. travnja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51BF0" w:rsidP="00351BF0" w:rsidR="00351BF0">
      <w:pPr>
        <w:rPr>
          <w:rFonts w:cs="Times New Roman" w:eastAsia="Times New Roman"/>
          <w:szCs w:val="24"/>
        </w:rPr>
      </w:pPr>
    </w:p>
    <w:p w:rsidRDefault="00351BF0" w:rsidP="00351BF0" w:rsidR="00351BF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51BF0" w:rsidP="00351BF0" w:rsidR="00351BF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351BF0" w:rsidP="00351BF0" w:rsidR="00351BF0">
      <w:pPr>
        <w:jc w:val="left"/>
        <w:rPr>
          <w:rFonts w:cs="Times New Roman" w:eastAsia="Times New Roman"/>
          <w:szCs w:val="24"/>
        </w:rPr>
      </w:pPr>
    </w:p>
    <w:p w:rsidRDefault="00351BF0" w:rsidP="00351BF0" w:rsidR="00351BF0" w:rsidRPr="005D578C">
      <w:pPr>
        <w:jc w:val="left"/>
        <w:rPr>
          <w:rFonts w:cs="Times New Roman" w:eastAsia="Times New Roman"/>
          <w:szCs w:val="24"/>
        </w:rPr>
      </w:pPr>
    </w:p>
    <w:p w:rsidRDefault="00832073" w:rsidP="00832073" w:rsidR="00832073" w:rsidRPr="00D945E2">
      <w:pPr>
        <w:jc w:val="left"/>
        <w:rPr>
          <w:iCs/>
        </w:rPr>
      </w:pPr>
      <w:r w:rsidRPr="00D945E2">
        <w:rPr>
          <w:iCs/>
        </w:rPr>
        <w:t>UPUTA O PRAVNOM LIJEKU</w:t>
      </w:r>
    </w:p>
    <w:p w:rsidRDefault="00832073" w:rsidP="00832073" w:rsidR="00832073" w:rsidRPr="00D945E2">
      <w:pPr>
        <w:ind w:firstLine="708"/>
        <w:rPr>
          <w:iCs/>
        </w:rPr>
      </w:pPr>
      <w:r w:rsidRPr="00D945E2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832073" w:rsidP="00832073" w:rsidR="00832073" w:rsidRPr="00D945E2">
      <w:pPr>
        <w:rPr>
          <w:iCs/>
        </w:rPr>
      </w:pPr>
      <w:r w:rsidRPr="00D945E2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351BF0" w:rsidP="00351BF0" w:rsidR="00351BF0">
      <w:pPr>
        <w:rPr>
          <w:rFonts w:cs="Times New Roman" w:eastAsia="Times New Roman"/>
          <w:szCs w:val="24"/>
        </w:rPr>
      </w:pPr>
    </w:p>
    <w:p w:rsidRDefault="00351BF0" w:rsidP="00351BF0" w:rsidR="00351BF0" w:rsidRPr="005D578C">
      <w:pPr>
        <w:rPr>
          <w:rFonts w:cs="Times New Roman" w:eastAsia="Times New Roman"/>
          <w:szCs w:val="24"/>
        </w:rPr>
      </w:pPr>
    </w:p>
    <w:p w:rsidRDefault="00351BF0" w:rsidP="00351BF0" w:rsidR="00351BF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51BF0" w:rsidP="00351BF0" w:rsidR="00351B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351BF0" w:rsidP="00351BF0" w:rsidR="00351B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MARIĆ i dr. j. t. d.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>
        <w:rPr>
          <w:rFonts w:cs="Times New Roman" w:eastAsia="Times New Roman"/>
          <w:szCs w:val="24"/>
        </w:rPr>
        <w:t xml:space="preserve"> 275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351BF0" w:rsidP="00351BF0" w:rsidR="00351B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Božidar Marić i </w:t>
      </w:r>
      <w:proofErr w:type="spellStart"/>
      <w:r>
        <w:rPr>
          <w:rFonts w:cs="Times New Roman" w:eastAsia="Times New Roman"/>
          <w:szCs w:val="24"/>
        </w:rPr>
        <w:t>Lenka</w:t>
      </w:r>
      <w:proofErr w:type="spellEnd"/>
      <w:r>
        <w:rPr>
          <w:rFonts w:cs="Times New Roman" w:eastAsia="Times New Roman"/>
          <w:szCs w:val="24"/>
        </w:rPr>
        <w:t xml:space="preserve"> Marić, oboje na adresi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>
        <w:rPr>
          <w:rFonts w:cs="Times New Roman" w:eastAsia="Times New Roman"/>
          <w:szCs w:val="24"/>
        </w:rPr>
        <w:t xml:space="preserve"> 275, </w:t>
      </w:r>
    </w:p>
    <w:p w:rsidRDefault="00351BF0" w:rsidP="00351BF0" w:rsidR="00351BF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>
        <w:rPr>
          <w:rFonts w:cs="Times New Roman" w:eastAsia="Times New Roman"/>
          <w:szCs w:val="20"/>
        </w:rPr>
        <w:t>Carrarina</w:t>
      </w:r>
      <w:proofErr w:type="spellEnd"/>
      <w:r>
        <w:rPr>
          <w:rFonts w:cs="Times New Roman" w:eastAsia="Times New Roman"/>
          <w:szCs w:val="20"/>
        </w:rPr>
        <w:t xml:space="preserve"> 5, </w:t>
      </w:r>
    </w:p>
    <w:p w:rsidRDefault="00351BF0" w:rsidP="00351BF0" w:rsidR="00351B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>
        <w:rPr>
          <w:rFonts w:cs="Times New Roman" w:eastAsia="Times New Roman"/>
          <w:szCs w:val="24"/>
        </w:rPr>
        <w:t>Kranjčevićeva</w:t>
      </w:r>
      <w:proofErr w:type="spellEnd"/>
      <w:r>
        <w:rPr>
          <w:rFonts w:cs="Times New Roman" w:eastAsia="Times New Roman"/>
          <w:szCs w:val="24"/>
        </w:rPr>
        <w:t xml:space="preserve"> 8,</w:t>
      </w:r>
    </w:p>
    <w:p w:rsidRDefault="00351BF0" w:rsidP="00351BF0" w:rsidR="00351BF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, Zagreb, Petrinjska 28, </w:t>
      </w:r>
    </w:p>
    <w:p w:rsidRDefault="00351BF0" w:rsidP="00351BF0" w:rsidR="00351BF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51BF0" w:rsidP="00351BF0" w:rsidR="00351B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51BF0" w:rsidP="00351BF0" w:rsidR="00351B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51BF0" w:rsidP="00351BF0" w:rsidR="00351BF0"/>
    <w:p w:rsidRDefault="00351BF0" w:rsidP="00351BF0" w:rsidR="00351BF0"/>
    <w:p w:rsidRDefault="00351BF0" w:rsidP="00351BF0" w:rsidR="00351BF0"/>
    <w:p w:rsidRDefault="00351BF0" w:rsidP="00351BF0" w:rsidR="00351BF0"/>
    <w:p w:rsidRDefault="00351BF0" w:rsidP="00351BF0" w:rsidR="00351BF0"/>
    <w:p w:rsidRDefault="00351BF0" w:rsidP="00351BF0" w:rsidR="00351BF0"/>
    <w:p w:rsidRDefault="00351BF0" w:rsidP="00351BF0" w:rsidR="00351BF0"/>
    <w:p w:rsidRDefault="00351BF0" w:rsidP="00351BF0" w:rsidR="00351BF0"/>
    <w:p w:rsidRDefault="00351BF0" w:rsidP="00351BF0" w:rsidR="00351BF0"/>
    <w:p w:rsidRDefault="00351BF0" w:rsidP="00351BF0" w:rsidR="00351BF0"/>
    <w:p w:rsidRDefault="00351BF0" w:rsidP="00351BF0" w:rsidR="00351BF0"/>
    <w:p w:rsidRDefault="00351BF0" w:rsidP="00351BF0" w:rsidR="00351BF0"/>
    <w:p w:rsidRDefault="00351BF0" w:rsidP="00351BF0" w:rsidR="00351BF0"/>
    <w:p w:rsidRDefault="00351BF0" w:rsidP="00351BF0" w:rsidR="00351BF0"/>
    <w:p w:rsidRDefault="00351BF0" w:rsidP="00351BF0" w:rsidR="00351BF0"/>
    <w:p w:rsidRDefault="00351BF0" w:rsidP="00351BF0" w:rsidR="00351BF0"/>
    <w:p w:rsidRDefault="00351BF0" w:rsidP="00351BF0" w:rsidR="00351BF0"/>
    <w:p w:rsidRDefault="00351BF0" w:rsidP="00351BF0" w:rsidR="00351BF0"/>
    <w:p w:rsidRDefault="00351BF0" w:rsidP="00351BF0" w:rsidR="00351BF0"/>
    <w:p w:rsidRDefault="004F5027" w:rsidR="004F5027"/>
    <w:sectPr w:rsidSect="009B09D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4D5" w:rsidP="00351BF0" w:rsidR="001544D5">
      <w:r>
        <w:separator/>
      </w:r>
    </w:p>
  </w:endnote>
  <w:endnote w:id="0" w:type="continuationSeparator">
    <w:p w:rsidRDefault="001544D5" w:rsidP="00351BF0" w:rsidR="00154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4D5" w:rsidP="00351BF0" w:rsidR="001544D5">
      <w:r>
        <w:separator/>
      </w:r>
    </w:p>
  </w:footnote>
  <w:footnote w:id="0" w:type="continuationSeparator">
    <w:p w:rsidRDefault="001544D5" w:rsidP="00351BF0" w:rsidR="00154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1BF0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00AE5">
      <w:rPr>
        <w:noProof/>
        <w:szCs w:val="24"/>
      </w:rPr>
      <w:t>2</w:t>
    </w:r>
    <w:r w:rsidRPr="00A074C3">
      <w:rPr>
        <w:szCs w:val="24"/>
      </w:rPr>
      <w:fldChar w:fldCharType="end"/>
    </w:r>
    <w:r w:rsidR="00000AE5">
      <w:rPr>
        <w:szCs w:val="24"/>
      </w:rPr>
      <w:tab/>
      <w:t>10 St-139/2016-6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0AE5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10 St-139/2016-6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78DF"/>
    <w:rsid w:val="00000AE5"/>
    <w:rsid w:val="001544D5"/>
    <w:rsid w:val="00351BF0"/>
    <w:rsid w:val="004661A1"/>
    <w:rsid w:val="004F5027"/>
    <w:rsid w:val="00567F2E"/>
    <w:rsid w:val="00832073"/>
    <w:rsid w:val="00F919C8"/>
    <w:rsid w:val="00FA78DF"/>
    <w:rsid w:val="00FC570A"/>
    <w:rsid w:val="00FD1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1BF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1BF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51BF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1B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1BF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1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1BF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7F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7F2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67F2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67F2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67F2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1BF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1BF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51BF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1B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1BF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1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1BF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7F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7F2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67F2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67F2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67F2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St-139/2016-6</izvorni_sadrzaj>
    <derivirana_varijabla naziv="DomainObject.Oznaka_1">St-139/2016-6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St-139/2016</izvorni_sadrzaj>
    <derivirana_varijabla naziv="DomainObject.Predmet.OznakaBroj_1">St-139/2016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MARIĆ I DR. j.t.d. MARČANA</izvorni_sadrzaj>
    <derivirana_varijabla naziv="DomainObject.Predmet.ProtustrankaFormated_1">  MARIĆ I DR. j.t.d. MARČANA</derivirana_varijabla>
  </DomainObject.Predmet.ProtustrankaFormated>
  <DomainObject.Predmet.ProtustrankaFormatedOIB>
    <izvorni_sadrzaj>  MARIĆ I DR. j.t.d. MARČANA, OIB 29777355128</izvorni_sadrzaj>
    <derivirana_varijabla naziv="DomainObject.Predmet.ProtustrankaFormatedOIB_1">  MARIĆ I DR. j.t.d. MARČANA, OIB 29777355128</derivirana_varijabla>
  </DomainObject.Predmet.ProtustrankaFormatedOIB>
  <DomainObject.Predmet.ProtustrankaFormatedWithAdress>
    <izvorni_sadrzaj> MARIĆ I DR. j.t.d. MARČANA, Marčana 275, 52207 Marčana</izvorni_sadrzaj>
    <derivirana_varijabla naziv="DomainObject.Predmet.ProtustrankaFormatedWithAdress_1"> MARIĆ I DR. j.t.d. MARČANA, Marčana 275, 52207 Marčana</derivirana_varijabla>
  </DomainObject.Predmet.ProtustrankaFormatedWithAdress>
  <DomainObject.Predmet.ProtustrankaFormatedWithAdressOIB>
    <izvorni_sadrzaj> MARIĆ I DR. j.t.d. MARČANA, OIB 29777355128, Marčana 275, 52207 Marčana</izvorni_sadrzaj>
    <derivirana_varijabla naziv="DomainObject.Predmet.ProtustrankaFormatedWithAdressOIB_1"> MARIĆ I DR. j.t.d. MARČANA, OIB 29777355128, Marčana 275, 52207 Marčana</derivirana_varijabla>
  </DomainObject.Predmet.ProtustrankaFormatedWithAdressOIB>
  <DomainObject.Predmet.ProtustrankaWithAdress>
    <izvorni_sadrzaj>MARIĆ I DR. j.t.d. MARČANA Marčana 275, 52207 Marčana</izvorni_sadrzaj>
    <derivirana_varijabla naziv="DomainObject.Predmet.ProtustrankaWithAdress_1">MARIĆ I DR. j.t.d. MARČANA Marčana 275, 52207 Marčana</derivirana_varijabla>
  </DomainObject.Predmet.ProtustrankaWithAdress>
  <DomainObject.Predmet.ProtustrankaWithAdressOIB>
    <izvorni_sadrzaj>MARIĆ I DR. j.t.d. MARČANA, OIB 29777355128, Marčana 275, 52207 Marčana</izvorni_sadrzaj>
    <derivirana_varijabla naziv="DomainObject.Predmet.ProtustrankaWithAdressOIB_1">MARIĆ I DR. j.t.d. MARČANA, OIB 29777355128, Marčana 275, 52207 Marčana</derivirana_varijabla>
  </DomainObject.Predmet.ProtustrankaWithAdressOIB>
  <DomainObject.Predmet.ProtustrankaNazivFormated>
    <izvorni_sadrzaj>MARIĆ I DR. j.t.d. MARČANA</izvorni_sadrzaj>
    <derivirana_varijabla naziv="DomainObject.Predmet.ProtustrankaNazivFormated_1">MARIĆ I DR. j.t.d. MARČANA</derivirana_varijabla>
  </DomainObject.Predmet.ProtustrankaNazivFormated>
  <DomainObject.Predmet.ProtustrankaNazivFormatedOIB>
    <izvorni_sadrzaj>MARIĆ I DR. j.t.d. MARČANA, OIB 29777355128</izvorni_sadrzaj>
    <derivirana_varijabla naziv="DomainObject.Predmet.ProtustrankaNazivFormatedOIB_1">MARIĆ I DR. j.t.d. MARČANA, OIB 29777355128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2734.90</izvorni_sadrzaj>
    <derivirana_varijabla naziv="DomainObject.Predmet.TrenutnaVrijednost_1">2734.90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MARIĆ I DR. j.t.d. MARČANA</item>
    </izvorni_sadrzaj>
    <derivirana_varijabla naziv="DomainObject.Predmet.ProtuStrankaListFormated_1">
      <item>MARIĆ I DR. j.t.d. MARČANA</item>
    </derivirana_varijabla>
  </DomainObject.Predmet.ProtuStrankaListFormated>
  <DomainObject.Predmet.ProtuStrankaListFormatedOIB>
    <izvorni_sadrzaj>
      <item>MARIĆ I DR. j.t.d. MARČANA, OIB 29777355128</item>
    </izvorni_sadrzaj>
    <derivirana_varijabla naziv="DomainObject.Predmet.ProtuStrankaListFormatedOIB_1">
      <item>MARIĆ I DR. j.t.d. MARČANA, OIB 29777355128</item>
    </derivirana_varijabla>
  </DomainObject.Predmet.ProtuStrankaListFormatedOIB>
  <DomainObject.Predmet.ProtuStrankaListFormatedWithAdress>
    <izvorni_sadrzaj>
      <item>MARIĆ I DR. j.t.d. MARČANA, Marčana 275, 52207 Marčana</item>
    </izvorni_sadrzaj>
    <derivirana_varijabla naziv="DomainObject.Predmet.ProtuStrankaListFormatedWithAdress_1">
      <item>MARIĆ I DR. j.t.d. MARČANA, Marčana 275, 52207 Marčana</item>
    </derivirana_varijabla>
  </DomainObject.Predmet.ProtuStrankaListFormatedWithAdress>
  <DomainObject.Predmet.ProtuStrankaListFormatedWithAdressOIB>
    <izvorni_sadrzaj>
      <item>MARIĆ I DR. j.t.d. MARČANA, OIB 29777355128, Marčana 275, 52207 Marčana</item>
    </izvorni_sadrzaj>
    <derivirana_varijabla naziv="DomainObject.Predmet.ProtuStrankaListFormatedWithAdressOIB_1">
      <item>MARIĆ I DR. j.t.d. MARČANA, OIB 29777355128, Marčana 275, 52207 Marčana</item>
    </derivirana_varijabla>
  </DomainObject.Predmet.ProtuStrankaListFormatedWithAdressOIB>
  <DomainObject.Predmet.ProtuStrankaListNazivFormated>
    <izvorni_sadrzaj>
      <item>MARIĆ I DR. j.t.d. MARČANA</item>
    </izvorni_sadrzaj>
    <derivirana_varijabla naziv="DomainObject.Predmet.ProtuStrankaListNazivFormated_1">
      <item>MARIĆ I DR. j.t.d. MARČANA</item>
    </derivirana_varijabla>
  </DomainObject.Predmet.ProtuStrankaListNazivFormated>
  <DomainObject.Predmet.ProtuStrankaListNazivFormatedOIB>
    <izvorni_sadrzaj>
      <item>MARIĆ I DR. j.t.d. MARČANA, OIB 29777355128</item>
    </izvorni_sadrzaj>
    <derivirana_varijabla naziv="DomainObject.Predmet.ProtuStrankaListNazivFormatedOIB_1">
      <item>MARIĆ I DR. j.t.d. MARČANA, OIB 29777355128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St-139/2016-6</izvorni_sadrzaj>
    <derivirana_varijabla naziv="DomainObject.PoslovniBrojDokumenta_1">St-139/2016-6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MARIĆ I DR. j.t.d. MARČANA</izvorni_sadrzaj>
    <derivirana_varijabla naziv="DomainObject.Predmet.ProtustrankaIDrugi_1">MARIĆ I DR. j.t.d. MARČANA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MARIĆ I DR. j.t.d. MARČANA, OIB 29777355128, Marčana 275, 52207 Marčana</izvorni_sadrzaj>
    <derivirana_varijabla naziv="DomainObject.Predmet.ProtustrankaIDrugiAdressOIB_1">MARIĆ I DR. j.t.d. MARČANA, OIB 29777355128, Marčana 275,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MARIĆ I DR. j.t.d. MARČANA</item>
    </izvorni_sadrzaj>
    <derivirana_varijabla naziv="DomainObject.Predmet.SudioniciListNaziv_1">
      <item>FINANCIJSKA AGENCIJA, RC RIJEKA, PODRUŽNICA PULA, PULA</item>
      <item>MARIĆ I DR. j.t.d. MARČANA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MARIĆ I DR. j.t.d. MARČANA, OIB 29777355128, Marčana 275,52207 Marčana</item>
    </izvorni_sadrzaj>
    <derivirana_varijabla naziv="DomainObject.Predmet.SudioniciListAdressOIB_1">
      <item>FINANCIJSKA AGENCIJA, RC RIJEKA, PODRUŽNICA PULA, PULA, OIB 85821130368, Ulica grada Vukovara 70,10000 Zagreb</item>
      <item>MARIĆ I DR. j.t.d. MARČANA, OIB 29777355128, Marčana 275,52207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29777355128</item>
    </izvorni_sadrzaj>
    <derivirana_varijabla naziv="DomainObject.Predmet.SudioniciListNazivOIB_1">
      <item>, OIB 85821130368</item>
      <item>, OIB 29777355128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3061</properties:Characters>
  <properties:Lines>96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2016-04-04T08:30:00Z</dcterms:created>
  <dc:creator>Mihaela Kaligari</dc:creator>
  <cp:lastModifiedBy>Sanja Lakošeljac</cp:lastModifiedBy>
  <dcterms:modified xmlns:xsi="http://www.w3.org/2001/XMLSchema-instance" xsi:type="dcterms:W3CDTF">2016-04-04T08:55:00Z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St-139/2016-6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