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52021" w:rsidRDefault="00616F16" w14:paraId="a0c474c" w14:textId="a0c474c">
      <w:pPr>
        <w15:collapsed w:val="false"/>
      </w:pPr>
      <w:bookmarkStart w:name="_GoBack" w:id="0"/>
      <w:bookmarkEnd w:id="0"/>
      <w:r>
        <w:t xml:space="preserve">   </w:t>
      </w:r>
      <w:r w:rsidR="00152021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07EE7" w:rsidR="00152021" w:rsidP="00152021" w:rsidRDefault="00152021">
      <w:r w:rsidRPr="00407EE7">
        <w:t xml:space="preserve">  REPUBLIKA HRVATSKA</w:t>
      </w:r>
    </w:p>
    <w:p w:rsidRPr="00407EE7" w:rsidR="00152021" w:rsidP="00152021" w:rsidRDefault="00616F16">
      <w:r>
        <w:t xml:space="preserve">  </w:t>
      </w:r>
      <w:r w:rsidRPr="00407EE7" w:rsidR="00152021">
        <w:t>Trgovački sud u Zagrebu</w:t>
      </w:r>
    </w:p>
    <w:p w:rsidR="00616F16" w:rsidP="00152021" w:rsidRDefault="00616F16">
      <w:r>
        <w:t xml:space="preserve"> </w:t>
      </w:r>
      <w:r w:rsidRPr="00407EE7" w:rsidR="00152021">
        <w:t xml:space="preserve"> Zagreb, Amru</w:t>
      </w:r>
      <w:r w:rsidR="00152021">
        <w:t xml:space="preserve">ševa 2/II         </w:t>
      </w:r>
    </w:p>
    <w:p w:rsidR="00616F16" w:rsidP="00152021" w:rsidRDefault="00616F16"/>
    <w:p w:rsidR="00616F16" w:rsidP="00152021" w:rsidRDefault="00616F16"/>
    <w:p w:rsidR="00616F16" w:rsidP="00152021" w:rsidRDefault="00616F16"/>
    <w:p w:rsidRPr="00407EE7" w:rsidR="00152021" w:rsidP="00616F16" w:rsidRDefault="00616F16">
      <w:pPr>
        <w:ind w:left="1440" w:firstLine="720"/>
        <w:rPr>
          <w:b/>
        </w:rPr>
      </w:pPr>
      <w:r>
        <w:t xml:space="preserve">         </w:t>
      </w:r>
      <w:r w:rsidR="00152021">
        <w:t>R</w:t>
      </w:r>
      <w:r>
        <w:t xml:space="preserve"> </w:t>
      </w:r>
      <w:r w:rsidR="00152021">
        <w:t>E</w:t>
      </w:r>
      <w:r>
        <w:t xml:space="preserve"> </w:t>
      </w:r>
      <w:r w:rsidR="00152021">
        <w:t>P</w:t>
      </w:r>
      <w:r>
        <w:t xml:space="preserve"> </w:t>
      </w:r>
      <w:r w:rsidR="00152021">
        <w:t>U</w:t>
      </w:r>
      <w:r>
        <w:t xml:space="preserve"> </w:t>
      </w:r>
      <w:r w:rsidR="00152021">
        <w:t>B</w:t>
      </w:r>
      <w:r>
        <w:t xml:space="preserve"> </w:t>
      </w:r>
      <w:r w:rsidR="00152021">
        <w:t>L</w:t>
      </w:r>
      <w:r>
        <w:t xml:space="preserve"> </w:t>
      </w:r>
      <w:r w:rsidR="00152021">
        <w:t>I</w:t>
      </w:r>
      <w:r>
        <w:t xml:space="preserve"> </w:t>
      </w:r>
      <w:r w:rsidR="00152021">
        <w:t>K</w:t>
      </w:r>
      <w:r>
        <w:t xml:space="preserve"> </w:t>
      </w:r>
      <w:r w:rsidR="00152021">
        <w:t>A</w:t>
      </w:r>
      <w:r>
        <w:t xml:space="preserve"> </w:t>
      </w:r>
      <w:r w:rsidR="00152021">
        <w:t xml:space="preserve"> H</w:t>
      </w:r>
      <w:r>
        <w:t xml:space="preserve"> </w:t>
      </w:r>
      <w:r w:rsidR="00152021">
        <w:t>R</w:t>
      </w:r>
      <w:r>
        <w:t xml:space="preserve"> </w:t>
      </w:r>
      <w:r w:rsidR="00152021">
        <w:t>V</w:t>
      </w:r>
      <w:r>
        <w:t xml:space="preserve"> </w:t>
      </w:r>
      <w:r w:rsidR="00152021">
        <w:t>A</w:t>
      </w:r>
      <w:r>
        <w:t xml:space="preserve"> </w:t>
      </w:r>
      <w:r w:rsidR="00152021">
        <w:t>T</w:t>
      </w:r>
      <w:r>
        <w:t xml:space="preserve"> </w:t>
      </w:r>
      <w:r w:rsidR="00152021">
        <w:t>S</w:t>
      </w:r>
      <w:r>
        <w:t xml:space="preserve"> </w:t>
      </w:r>
      <w:r w:rsidR="00152021">
        <w:t>K</w:t>
      </w:r>
      <w:r>
        <w:t xml:space="preserve"> </w:t>
      </w:r>
      <w:r w:rsidR="00152021">
        <w:t xml:space="preserve">A                       </w:t>
      </w:r>
    </w:p>
    <w:p w:rsidRPr="009334C3" w:rsidR="00152021" w:rsidP="00152021" w:rsidRDefault="00616F16">
      <w:pPr>
        <w:jc w:val="center"/>
      </w:pPr>
      <w:r>
        <w:t xml:space="preserve"> </w:t>
      </w:r>
      <w:r w:rsidRPr="009334C3" w:rsidR="00152021">
        <w:t xml:space="preserve">Z A K LJ U Č A K </w:t>
      </w:r>
      <w:r w:rsidRPr="009334C3" w:rsidR="00152021">
        <w:tab/>
      </w:r>
    </w:p>
    <w:p w:rsidR="0049252C" w:rsidP="0049252C" w:rsidRDefault="0049252C">
      <w:pPr>
        <w:jc w:val="center"/>
        <w:rPr>
          <w:b/>
        </w:rPr>
      </w:pPr>
    </w:p>
    <w:p w:rsidR="0049252C" w:rsidP="00B954C5" w:rsidRDefault="0049252C">
      <w:pPr>
        <w:ind w:firstLine="720"/>
        <w:jc w:val="both"/>
      </w:pPr>
      <w:r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>
        <w:t xml:space="preserve">, </w:t>
      </w:r>
      <w:r>
        <w:rPr>
          <w:lang w:val="pt-BR"/>
        </w:rPr>
        <w:t>dana</w:t>
      </w:r>
      <w:r w:rsidR="00985BB6">
        <w:rPr>
          <w:lang w:val="pt-BR"/>
        </w:rPr>
        <w:t xml:space="preserve"> 2. rujna 2019., </w:t>
      </w:r>
      <w:r>
        <w:t xml:space="preserve"> </w:t>
      </w:r>
    </w:p>
    <w:p w:rsidR="0049252C" w:rsidP="0058716C" w:rsidRDefault="0049252C">
      <w:pPr>
        <w:jc w:val="center"/>
        <w:rPr>
          <w:b/>
        </w:rPr>
      </w:pPr>
    </w:p>
    <w:p w:rsidR="00B954C5" w:rsidP="0058716C" w:rsidRDefault="00B954C5">
      <w:pPr>
        <w:jc w:val="center"/>
        <w:rPr>
          <w:b/>
        </w:rPr>
      </w:pPr>
    </w:p>
    <w:p w:rsidRPr="00616F16" w:rsidR="0058716C" w:rsidP="0058716C" w:rsidRDefault="0058716C">
      <w:pPr>
        <w:jc w:val="center"/>
      </w:pPr>
      <w:r w:rsidRPr="00616F16">
        <w:t>z a k l j u č i o   j e</w:t>
      </w:r>
    </w:p>
    <w:p w:rsidR="00E4722A" w:rsidP="00E4722A" w:rsidRDefault="00E4722A">
      <w:pPr>
        <w:jc w:val="both"/>
        <w:rPr>
          <w:b/>
        </w:rPr>
      </w:pPr>
    </w:p>
    <w:p w:rsidR="00985BB6" w:rsidP="00985BB6" w:rsidRDefault="00E4722A">
      <w:pPr>
        <w:jc w:val="both"/>
      </w:pPr>
      <w:r>
        <w:rPr>
          <w:b/>
        </w:rPr>
        <w:tab/>
      </w:r>
      <w:r w:rsidR="00B954C5">
        <w:t>I</w:t>
      </w:r>
      <w:r w:rsidR="00985BB6">
        <w:t xml:space="preserve">. Nalaže se Financijskoj agenciji, Zagreb, Ulica grada Vukovara 70, OIB: 85821130368, u roku 8 dana iznos od </w:t>
      </w:r>
      <w:r w:rsidR="00AE216F">
        <w:t>58.000,00</w:t>
      </w:r>
      <w:r w:rsidR="00985BB6">
        <w:t xml:space="preserve"> kn s posebnog računa broj HR3323900011300028779 prenijeti na račun broj HR1123900011300028787, Model: HR11.</w:t>
      </w:r>
    </w:p>
    <w:p w:rsidR="00985BB6" w:rsidP="00985BB6" w:rsidRDefault="00985BB6">
      <w:pPr>
        <w:jc w:val="both"/>
      </w:pPr>
    </w:p>
    <w:p w:rsidR="00985BB6" w:rsidP="00B954C5" w:rsidRDefault="00B954C5">
      <w:pPr>
        <w:ind w:firstLine="720"/>
        <w:jc w:val="both"/>
      </w:pPr>
      <w:r>
        <w:t>I</w:t>
      </w:r>
      <w:r w:rsidR="00985BB6">
        <w:t xml:space="preserve">I. Nalaže se Financijskoj agenciji, Zagreb, Ulica grada Vukovara 70, OIB: 85821130368, u roku 8 dana, s računa broj HR1123900011300028787, isplatiti iznos od </w:t>
      </w:r>
      <w:r w:rsidR="00AE216F">
        <w:t>71.929,38 kn</w:t>
      </w:r>
      <w:r w:rsidR="00985BB6">
        <w:t xml:space="preserve"> stečajnom dužniku </w:t>
      </w:r>
      <w:r w:rsidR="00AE216F">
        <w:rPr>
          <w:lang w:val="pt-BR"/>
        </w:rPr>
        <w:t xml:space="preserve">ŠIMECKI-TRGOVINA d.o.o. u stečaju, Zagreb, Vlaška 126, MBS: 080101294, OIB: 07897444082, </w:t>
      </w:r>
      <w:r w:rsidR="00985BB6">
        <w:t>na račun broj IBAN: HR</w:t>
      </w:r>
      <w:r w:rsidR="00033EFE">
        <w:t>63 23400093510846971</w:t>
      </w:r>
      <w:r w:rsidR="00C0469B">
        <w:t xml:space="preserve"> otvoren kod PBZ d.d.</w:t>
      </w:r>
    </w:p>
    <w:p w:rsidR="00985BB6" w:rsidP="00985BB6" w:rsidRDefault="00985BB6">
      <w:pPr>
        <w:jc w:val="both"/>
      </w:pPr>
    </w:p>
    <w:p w:rsidR="00985BB6" w:rsidP="00B954C5" w:rsidRDefault="00B954C5">
      <w:pPr>
        <w:ind w:firstLine="720"/>
        <w:jc w:val="both"/>
      </w:pPr>
      <w:r>
        <w:t>III</w:t>
      </w:r>
      <w:r w:rsidR="00985BB6">
        <w:t xml:space="preserve">. Nalaže se Financijskoj agenciji, Zagreb, Ulica grada Vukovara 70, OIB: 85821130368, u roku 8 dana, s računa broj HR1123900011300028787, isplatiti iznos od </w:t>
      </w:r>
      <w:r w:rsidR="00596D15">
        <w:t xml:space="preserve">226.070,62 kuna </w:t>
      </w:r>
      <w:r w:rsidR="00985BB6">
        <w:t xml:space="preserve">razlučnom vjerovniku </w:t>
      </w:r>
      <w:r w:rsidRPr="00596D15" w:rsidR="00596D15">
        <w:t>CROATIA BANKA D.D. ZAGREB, OIB: 32247795989, ZAGREB, KVATERNIKOV TRG 9</w:t>
      </w:r>
      <w:r w:rsidR="00596D15">
        <w:t xml:space="preserve">, na broj računa: </w:t>
      </w:r>
      <w:r w:rsidR="00534E82">
        <w:t>IBAN: HR03 248500310000</w:t>
      </w:r>
      <w:r w:rsidR="00F219F6">
        <w:t>0</w:t>
      </w:r>
      <w:r w:rsidR="00534E82">
        <w:t>9027, poziv na broj: HR05 9202-2200123448.</w:t>
      </w:r>
    </w:p>
    <w:p w:rsidR="00985BB6" w:rsidP="00985BB6" w:rsidRDefault="00985BB6">
      <w:pPr>
        <w:jc w:val="both"/>
      </w:pPr>
    </w:p>
    <w:p w:rsidR="00985BB6" w:rsidP="00985BB6" w:rsidRDefault="00985BB6">
      <w:pPr>
        <w:jc w:val="both"/>
      </w:pPr>
    </w:p>
    <w:p w:rsidR="00985BB6" w:rsidP="00985BB6" w:rsidRDefault="00985BB6">
      <w:pPr>
        <w:jc w:val="both"/>
        <w:rPr>
          <w:b/>
        </w:rPr>
      </w:pPr>
    </w:p>
    <w:p w:rsidRPr="007910B3" w:rsidR="00180663" w:rsidP="00180663" w:rsidRDefault="00180663">
      <w:pPr>
        <w:ind w:left="2880" w:firstLine="720"/>
      </w:pPr>
      <w:r w:rsidRPr="007910B3">
        <w:t>Obrazloženje</w:t>
      </w:r>
    </w:p>
    <w:p w:rsidRPr="007910B3" w:rsidR="00180663" w:rsidP="00180663" w:rsidRDefault="00180663"/>
    <w:p w:rsidR="00F219F6" w:rsidP="00180663" w:rsidRDefault="00180663">
      <w:pPr>
        <w:ind w:firstLine="720"/>
        <w:jc w:val="both"/>
      </w:pPr>
      <w:r w:rsidRPr="007910B3">
        <w:t>U stečajnom postupku nad dužnikom</w:t>
      </w:r>
      <w:r w:rsidRPr="007910B3" w:rsidR="00F33638">
        <w:t xml:space="preserve"> </w:t>
      </w:r>
      <w:r w:rsidR="00E4722A">
        <w:t xml:space="preserve">unovčene su nekretnine koje su bile u vlasništvu stečajnog dužnika. Na navedenim nekretninama je bilo upisano razlučno pravo </w:t>
      </w:r>
      <w:r w:rsidRPr="00596D15" w:rsidR="00F219F6">
        <w:t>CROATIA BANKA D.D. ZAGREB, OIB: 32247795989, ZAGREB, KVATERNIKOV TRG 9</w:t>
      </w:r>
      <w:r w:rsidR="00F219F6">
        <w:t>.</w:t>
      </w:r>
    </w:p>
    <w:p w:rsidR="00AB7876" w:rsidP="00180663" w:rsidRDefault="00AB7876">
      <w:pPr>
        <w:ind w:firstLine="720"/>
        <w:jc w:val="both"/>
      </w:pPr>
      <w:r w:rsidRPr="00AB7876">
        <w:t>Nakon prodaje sud je donio Rješenje o namirenju dana 31. svibnja 2019., poslovnog broja: St-175/2014-31</w:t>
      </w:r>
      <w:r>
        <w:t>6</w:t>
      </w:r>
      <w:r w:rsidRPr="00AB7876">
        <w:t>, pravomoćno s danom 18. lipnja 2019. godine kojim je utvrdio troškove unovčenja za nekretninu kao i iznos namirenja razlučnog vjerovnika.</w:t>
      </w:r>
    </w:p>
    <w:p w:rsidR="00F219F6" w:rsidP="00180663" w:rsidRDefault="00F219F6">
      <w:pPr>
        <w:ind w:firstLine="720"/>
        <w:jc w:val="both"/>
      </w:pPr>
      <w:r>
        <w:lastRenderedPageBreak/>
        <w:t>U skladu s Rješenjem suda od 31. svibnja 2019. godine odlučeno je kao u izreci, te je naloženo FINA-i uplata iznosa koji se odnosi na troškove unovčenja nekretnine na račun stečajnog dužnika i na račun razlučnog vjerovnika.</w:t>
      </w:r>
    </w:p>
    <w:p w:rsidR="00F219F6" w:rsidP="00180663" w:rsidRDefault="00F219F6">
      <w:pPr>
        <w:ind w:firstLine="720"/>
        <w:jc w:val="both"/>
      </w:pPr>
      <w:r>
        <w:t xml:space="preserve">Razlučni vjerovnik dostavio je broj računa u podnesku od </w:t>
      </w:r>
      <w:r w:rsidR="00E63239">
        <w:t>28.5.2019. (list 1</w:t>
      </w:r>
      <w:r w:rsidR="00AB7876">
        <w:t>171</w:t>
      </w:r>
      <w:r w:rsidR="00E63239">
        <w:t>) spisa.</w:t>
      </w:r>
    </w:p>
    <w:p w:rsidR="00E63239" w:rsidP="00180663" w:rsidRDefault="00E63239">
      <w:pPr>
        <w:ind w:firstLine="720"/>
        <w:jc w:val="both"/>
      </w:pPr>
      <w:r>
        <w:t xml:space="preserve">Stečajni dužnik je dostavio je broj računa u podnesku od </w:t>
      </w:r>
      <w:r w:rsidR="00DC2184">
        <w:t>12.3</w:t>
      </w:r>
      <w:r>
        <w:t xml:space="preserve">.2019. (list </w:t>
      </w:r>
      <w:r w:rsidR="00911645">
        <w:t>1</w:t>
      </w:r>
      <w:r w:rsidR="00DC2184">
        <w:t>152</w:t>
      </w:r>
      <w:r w:rsidR="00911645">
        <w:t xml:space="preserve"> spisa).</w:t>
      </w:r>
    </w:p>
    <w:p w:rsidR="00F219F6" w:rsidP="00F219F6" w:rsidRDefault="00E4722A">
      <w:pPr>
        <w:ind w:firstLine="720"/>
        <w:jc w:val="both"/>
      </w:pPr>
      <w:r>
        <w:t xml:space="preserve"> </w:t>
      </w:r>
    </w:p>
    <w:p w:rsidRPr="007910B3" w:rsidR="00F33638" w:rsidP="0049252C" w:rsidRDefault="00F33638">
      <w:pPr>
        <w:ind w:firstLine="708"/>
        <w:jc w:val="both"/>
      </w:pPr>
      <w:r>
        <w:rPr>
          <w:bCs/>
        </w:rPr>
        <w:t>Slijedom navedenoga odlučeno je kao u izreci zaključka.</w:t>
      </w:r>
    </w:p>
    <w:p w:rsidR="00152021" w:rsidP="00F33638" w:rsidRDefault="00152021">
      <w:pPr>
        <w:pStyle w:val="Tijeloteksta"/>
        <w:jc w:val="center"/>
      </w:pPr>
    </w:p>
    <w:p w:rsidRPr="007910B3" w:rsidR="00F33638" w:rsidP="00F33638" w:rsidRDefault="00F33638">
      <w:pPr>
        <w:pStyle w:val="Tijeloteksta"/>
        <w:jc w:val="center"/>
      </w:pPr>
      <w:r w:rsidRPr="007910B3">
        <w:t xml:space="preserve">U Zagrebu, </w:t>
      </w:r>
      <w:r w:rsidR="00493BFD">
        <w:t>2</w:t>
      </w:r>
      <w:r w:rsidRPr="007910B3">
        <w:t>.</w:t>
      </w:r>
      <w:r w:rsidR="00493BFD">
        <w:t xml:space="preserve"> rujna</w:t>
      </w:r>
      <w:r w:rsidRPr="007910B3">
        <w:t xml:space="preserve"> 201</w:t>
      </w:r>
      <w:r w:rsidR="00493BFD">
        <w:t>9</w:t>
      </w:r>
      <w:r w:rsidRPr="007910B3">
        <w:t xml:space="preserve">. </w:t>
      </w:r>
    </w:p>
    <w:p w:rsidR="00152021" w:rsidP="00597BE1" w:rsidRDefault="00F33638">
      <w:pPr>
        <w:pStyle w:val="Podnaslov"/>
        <w:ind w:left="4956" w:firstLine="708"/>
      </w:pPr>
      <w:r w:rsidRPr="007910B3">
        <w:tab/>
      </w:r>
    </w:p>
    <w:p w:rsidR="006C3857" w:rsidP="0077662B" w:rsidRDefault="0077662B">
      <w:pPr>
        <w:pStyle w:val="Podnaslov"/>
        <w:ind w:left="5772" w:firstLine="72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</w:t>
      </w:r>
      <w:r w:rsidR="006C385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6C3857" w:rsidP="0077662B" w:rsidRDefault="0077662B">
      <w:pPr>
        <w:pStyle w:val="Podnaslov"/>
        <w:ind w:left="649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</w:t>
      </w:r>
      <w:r w:rsidR="006C3857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  <w:r w:rsidR="006C3857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77662B" w:rsidP="0077662B" w:rsidRDefault="0077662B">
      <w:pPr>
        <w:pStyle w:val="Podnaslov"/>
        <w:ind w:left="6492"/>
        <w:rPr>
          <w:rFonts w:ascii="Times New Roman" w:hAnsi="Times New Roman"/>
          <w:b w:val="false"/>
          <w:color w:val="auto"/>
          <w:szCs w:val="24"/>
        </w:rPr>
      </w:pPr>
    </w:p>
    <w:p w:rsidR="0077662B" w:rsidP="0077662B" w:rsidRDefault="0077662B">
      <w:pPr>
        <w:pStyle w:val="Podnaslov"/>
        <w:ind w:left="432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Za točnost otpravka – ovlašteni službenik</w:t>
      </w:r>
    </w:p>
    <w:p w:rsidRPr="00FC1355" w:rsidR="0077662B" w:rsidP="0077662B" w:rsidRDefault="0077662B">
      <w:pPr>
        <w:pStyle w:val="Podnaslov"/>
        <w:ind w:left="649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Maja Hajtek</w:t>
      </w:r>
    </w:p>
    <w:p w:rsidR="00152021" w:rsidP="00E91121" w:rsidRDefault="00152021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352ADC" w:rsidP="00152021" w:rsidRDefault="00352ADC">
      <w:pPr>
        <w:pStyle w:val="Tijeloteksta"/>
        <w:ind w:left="5760"/>
      </w:pPr>
    </w:p>
    <w:p w:rsidR="00C84882" w:rsidP="00F33638" w:rsidRDefault="00C84882">
      <w:pPr>
        <w:pStyle w:val="Tijeloteksta"/>
      </w:pPr>
    </w:p>
    <w:p w:rsidRPr="007910B3" w:rsidR="00F33638" w:rsidP="00F33638" w:rsidRDefault="00F33638">
      <w:pPr>
        <w:pStyle w:val="Tijeloteksta"/>
      </w:pPr>
      <w:r w:rsidRPr="007910B3">
        <w:t>UPUTA O PRAVNOM LIJEKU:</w:t>
      </w:r>
    </w:p>
    <w:p w:rsidR="00B639DE" w:rsidP="0049252C" w:rsidRDefault="00F33638">
      <w:pPr>
        <w:pStyle w:val="Tijeloteksta"/>
        <w:jc w:val="left"/>
      </w:pPr>
      <w:r w:rsidRPr="007910B3">
        <w:t xml:space="preserve">Protiv zaključka nije dopuštena žalba ( čl. </w:t>
      </w:r>
      <w:smartTag w:uri="urn:schemas-microsoft-com:office:smarttags" w:element="metricconverter">
        <w:smartTagPr>
          <w:attr w:name="ProductID" w:val="11. st"/>
        </w:smartTagPr>
        <w:r w:rsidRPr="007910B3">
          <w:t>11. st</w:t>
        </w:r>
      </w:smartTag>
      <w:r w:rsidRPr="007910B3">
        <w:t>.9. SZ )</w:t>
      </w:r>
    </w:p>
    <w:p w:rsidR="00E4115A" w:rsidP="0049252C" w:rsidRDefault="00E4115A">
      <w:pPr>
        <w:pStyle w:val="Tijeloteksta"/>
        <w:jc w:val="left"/>
      </w:pPr>
    </w:p>
    <w:p w:rsidR="006C3857" w:rsidP="0049252C" w:rsidRDefault="006C3857">
      <w:pPr>
        <w:pStyle w:val="Tijeloteksta"/>
        <w:jc w:val="left"/>
      </w:pPr>
    </w:p>
    <w:p w:rsidRPr="00BF4113" w:rsidR="0049252C" w:rsidP="0077662B" w:rsidRDefault="0049252C">
      <w:pPr>
        <w:pStyle w:val="Tijeloteksta"/>
        <w:ind w:left="720"/>
        <w:jc w:val="left"/>
      </w:pPr>
    </w:p>
    <w:sectPr w:rsidRPr="00BF4113" w:rsidR="0049252C" w:rsidSect="0058716C">
      <w:headerReference w:type="even" r:id="rId10"/>
      <w:headerReference w:type="default" r:id="rId11"/>
      <w:headerReference w:type="first" r:id="rId12"/>
      <w:pgSz w:w="12240" w:h="15840"/>
      <w:pgMar w:top="1440" w:right="1620" w:bottom="1440" w:left="1620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54AB" w:rsidRDefault="002B54AB">
      <w:r>
        <w:separator/>
      </w:r>
    </w:p>
  </w:endnote>
  <w:endnote w:type="continuationSeparator" w:id="0">
    <w:p w:rsidR="002B54AB" w:rsidRDefault="002B54A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54AB" w:rsidRDefault="002B54AB">
      <w:r>
        <w:separator/>
      </w:r>
    </w:p>
  </w:footnote>
  <w:footnote w:type="continuationSeparator" w:id="0">
    <w:p w:rsidR="002B54AB" w:rsidRDefault="002B54A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5D8D" w:rsidP="00E25608" w:rsidRDefault="00065D8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5D8D" w:rsidRDefault="00065D8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5D8D" w:rsidP="00E25608" w:rsidRDefault="00065D8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D1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954C5" w:rsidP="00B954C5" w:rsidRDefault="0049252C">
    <w:pPr>
      <w:pStyle w:val="Zaglavlje"/>
      <w:jc w:val="right"/>
    </w:pPr>
    <w:r>
      <w:tab/>
      <w:t>-  -</w:t>
    </w:r>
    <w:r>
      <w:tab/>
    </w:r>
    <w:r w:rsidRPr="00407EE7" w:rsidR="00B954C5">
      <w:t>72</w:t>
    </w:r>
    <w:r w:rsidR="00B954C5">
      <w:t>.</w:t>
    </w:r>
    <w:r w:rsidRPr="00407EE7" w:rsidR="00B954C5">
      <w:t xml:space="preserve"> St-</w:t>
    </w:r>
    <w:r w:rsidR="00B954C5">
      <w:t>175/2014-319</w:t>
    </w:r>
  </w:p>
  <w:p w:rsidR="00616F16" w:rsidP="00616F16" w:rsidRDefault="00616F16">
    <w:pPr>
      <w:pStyle w:val="Zaglavlje"/>
    </w:pPr>
  </w:p>
  <w:p w:rsidR="00065D8D" w:rsidRDefault="00065D8D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6F16" w:rsidP="00616F16" w:rsidRDefault="00616F16">
    <w:pPr>
      <w:pStyle w:val="Zaglavlje"/>
      <w:jc w:val="right"/>
    </w:pPr>
    <w:r w:rsidRPr="00407EE7">
      <w:t>72</w:t>
    </w:r>
    <w:r>
      <w:t>.</w:t>
    </w:r>
    <w:r w:rsidRPr="00407EE7">
      <w:t xml:space="preserve"> St-</w:t>
    </w:r>
    <w:r>
      <w:t>175/</w:t>
    </w:r>
    <w:r w:rsidR="00B954C5">
      <w:t>20</w:t>
    </w:r>
    <w:r>
      <w:t>14-319</w:t>
    </w:r>
  </w:p>
  <w:p w:rsidR="00616F16" w:rsidRDefault="00616F1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ilvl="0" w:tplc="C1CC48E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950D42"/>
    <w:multiLevelType w:val="hybridMultilevel"/>
    <w:tmpl w:val="781AE9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5B6421E"/>
    <w:multiLevelType w:val="hybridMultilevel"/>
    <w:tmpl w:val="B4049702"/>
    <w:lvl w:ilvl="0" w:tplc="041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020BEE"/>
    <w:multiLevelType w:val="hybridMultilevel"/>
    <w:tmpl w:val="6D248D6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2A7F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6C"/>
    <w:rsid w:val="00023318"/>
    <w:rsid w:val="00033EFE"/>
    <w:rsid w:val="00035FB3"/>
    <w:rsid w:val="00065D8D"/>
    <w:rsid w:val="000A285F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144A4"/>
    <w:rsid w:val="00216D2F"/>
    <w:rsid w:val="0022164F"/>
    <w:rsid w:val="0023259A"/>
    <w:rsid w:val="00247AC1"/>
    <w:rsid w:val="002A1B23"/>
    <w:rsid w:val="002A7843"/>
    <w:rsid w:val="002B54AB"/>
    <w:rsid w:val="002E16FA"/>
    <w:rsid w:val="002F699F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252C"/>
    <w:rsid w:val="00493BFD"/>
    <w:rsid w:val="004B7F3F"/>
    <w:rsid w:val="004C5B63"/>
    <w:rsid w:val="004E5469"/>
    <w:rsid w:val="004E72D8"/>
    <w:rsid w:val="004F022B"/>
    <w:rsid w:val="005071FA"/>
    <w:rsid w:val="00534E82"/>
    <w:rsid w:val="00552261"/>
    <w:rsid w:val="005709FD"/>
    <w:rsid w:val="0058716C"/>
    <w:rsid w:val="00596D15"/>
    <w:rsid w:val="005B7467"/>
    <w:rsid w:val="006024BD"/>
    <w:rsid w:val="006113E0"/>
    <w:rsid w:val="00616F16"/>
    <w:rsid w:val="00633727"/>
    <w:rsid w:val="00643E8E"/>
    <w:rsid w:val="006912C5"/>
    <w:rsid w:val="006B3C15"/>
    <w:rsid w:val="006C1ED8"/>
    <w:rsid w:val="006C3857"/>
    <w:rsid w:val="006C4BF0"/>
    <w:rsid w:val="006E0A95"/>
    <w:rsid w:val="006E4475"/>
    <w:rsid w:val="007141AF"/>
    <w:rsid w:val="0077662B"/>
    <w:rsid w:val="007910B3"/>
    <w:rsid w:val="007A6086"/>
    <w:rsid w:val="007A6843"/>
    <w:rsid w:val="007B3F07"/>
    <w:rsid w:val="00866CD2"/>
    <w:rsid w:val="008B05F8"/>
    <w:rsid w:val="008C1B01"/>
    <w:rsid w:val="008E5B84"/>
    <w:rsid w:val="00911645"/>
    <w:rsid w:val="00940331"/>
    <w:rsid w:val="009459B8"/>
    <w:rsid w:val="00956CFF"/>
    <w:rsid w:val="0098464C"/>
    <w:rsid w:val="00985BB6"/>
    <w:rsid w:val="00996A66"/>
    <w:rsid w:val="009C571C"/>
    <w:rsid w:val="009F3D12"/>
    <w:rsid w:val="00A54B12"/>
    <w:rsid w:val="00A56201"/>
    <w:rsid w:val="00AB7876"/>
    <w:rsid w:val="00AD73F6"/>
    <w:rsid w:val="00AE216F"/>
    <w:rsid w:val="00AE5586"/>
    <w:rsid w:val="00AF386B"/>
    <w:rsid w:val="00B23083"/>
    <w:rsid w:val="00B44727"/>
    <w:rsid w:val="00B476EB"/>
    <w:rsid w:val="00B639DE"/>
    <w:rsid w:val="00B702D4"/>
    <w:rsid w:val="00B954C5"/>
    <w:rsid w:val="00BB1DCD"/>
    <w:rsid w:val="00BB4256"/>
    <w:rsid w:val="00BE1F4D"/>
    <w:rsid w:val="00BF4113"/>
    <w:rsid w:val="00C0469B"/>
    <w:rsid w:val="00C84882"/>
    <w:rsid w:val="00CA55C8"/>
    <w:rsid w:val="00CA6A23"/>
    <w:rsid w:val="00CD3AB3"/>
    <w:rsid w:val="00D01202"/>
    <w:rsid w:val="00D2669C"/>
    <w:rsid w:val="00D56602"/>
    <w:rsid w:val="00D92593"/>
    <w:rsid w:val="00DB06B8"/>
    <w:rsid w:val="00DC2184"/>
    <w:rsid w:val="00DC3162"/>
    <w:rsid w:val="00E25608"/>
    <w:rsid w:val="00E4115A"/>
    <w:rsid w:val="00E4722A"/>
    <w:rsid w:val="00E61C73"/>
    <w:rsid w:val="00E63239"/>
    <w:rsid w:val="00E77F41"/>
    <w:rsid w:val="00E851C9"/>
    <w:rsid w:val="00EE6EBC"/>
    <w:rsid w:val="00F02F17"/>
    <w:rsid w:val="00F063DB"/>
    <w:rsid w:val="00F219F6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8716C"/>
    <w:rPr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58716C"/>
    <w:pPr>
      <w:jc w:val="both"/>
    </w:pPr>
    <w:rPr>
      <w:lang w:eastAsia="hr-HR"/>
    </w:rPr>
  </w:style>
  <w:style w:type="paragraph" w:styleId="Zaglavlje">
    <w:name w:val="header"/>
    <w:basedOn w:val="Normal"/>
    <w:link w:val="ZaglavljeChar"/>
    <w:uiPriority w:val="99"/>
    <w:rsid w:val="0058716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D73F6"/>
  </w:style>
  <w:style w:type="paragraph" w:styleId="Podnoje">
    <w:name w:val="footer"/>
    <w:basedOn w:val="Normal"/>
    <w:rsid w:val="00AD73F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96A66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616F16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766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66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66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66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66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16F1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88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461981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za isplatu troškova unovčenja
nekretnina
ZK tijelo II</izvorni_sadrzaj>
    <derivirana_varijabla naziv="DomainObject.Primjedba_1">Nalog FINI za isplatu troškova unovčenja
nekretnina
ZK tijelo II</derivirana_varijabla>
  </DomainObject.Primjedba>
  <DomainObject.Oznaka>
    <izvorni_sadrzaj>St-175/2014-319</izvorni_sadrzaj>
    <derivirana_varijabla naziv="DomainObject.Oznaka_1">St-175/2014-319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Radnička cesta 37 b,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Sunčana 18.,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OIB 23673585807, Radnička cesta 37 b,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OIB 23350790572, Sunčana 18.,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OIB 22303878116, Vladimira 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Praljak, OIB 23673585807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Mundweil, OIB 23350790572</item>
      <item>OPĆINSKO DRŽAVNO ODVJETNIŠTVO U BJELOVARU, OIB 57370630720</item>
      <item>VEČERNJI LIST novinsko-nakladničko društvo s ograničenom odgovornošću, OIB 92276133102</item>
      <item>Marina Lacković, OIB 77915759607</item>
      <item>Damir Varga, OIB 22303878116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St-175/2014-319</izvorni_sadrzaj>
    <derivirana_varijabla naziv="DomainObject.PoslovniBrojDokumenta_1">St-175/2014-319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OIB 23673585807, Radnička cesta 37 b,10000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OIB 23350790572, Sunčana 18.,31000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OIB 22303878116, Vladimira 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23673585807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23350790572</item>
      <item>, OIB 57370630720</item>
      <item>, OIB 92276133102</item>
      <item>, OIB 77915759607</item>
      <item>, OIB 22303878116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St-175/2014-319</izvorni_sadrzaj>
    <derivirana_varijabla naziv="DomainObject.PredzadnjaOdlukaIzPredmeta.Oznaka_1">St-175/2014-319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379</properties:Words>
  <properties:Characters>2056</properties:Characters>
  <properties:Lines>65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2019-09-02T12:27:00Z</dcterms:created>
  <dc:creator>nmarkovic</dc:creator>
  <cp:lastModifiedBy>Maja Hajtek</cp:lastModifiedBy>
  <cp:lastPrinted>2015-12-21T12:11:00Z</cp:lastPrinted>
  <dcterms:modified xmlns:xsi="http://www.w3.org/2001/XMLSchema-instance" xsi:type="dcterms:W3CDTF">2019-09-03T07:23:00Z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St-175/2014-319 / Odluka - Zaključak (Zaključak_prebacivanje_novaca_s_računa_FINA_po_diobi_2.9.2019._-_319._-_319)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