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8f33" w14:paraId="1658f33" w:rsidRDefault="00D16393" w:rsidP="00D16393" w:rsidR="00D16393" w:rsidRPr="000448BA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0448B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04408">
        <w:rPr>
          <w:rFonts w:hAnsi="Times New Roman" w:ascii="Times New Roman"/>
          <w:color w:val="auto"/>
          <w:sz w:val="24"/>
          <w:szCs w:val="24"/>
          <w:lang w:val="hr-HR"/>
        </w:rPr>
        <w:t>5314/16-19</w:t>
      </w:r>
    </w:p>
    <w:p w:rsidRDefault="001B3F38" w:rsidP="001B3F38" w:rsidR="001B3F38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0448BA">
      <w:pPr>
        <w:pStyle w:val="Tijeloteksta-uvlaka2"/>
        <w:ind w:firstLine="0"/>
        <w:rPr>
          <w:szCs w:val="24"/>
        </w:rPr>
      </w:pPr>
      <w:r w:rsidRPr="000448BA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0448BA">
        <w:rPr>
          <w:szCs w:val="24"/>
        </w:rPr>
        <w:t>pretpostavki</w:t>
      </w:r>
      <w:r w:rsidRPr="000448BA">
        <w:rPr>
          <w:szCs w:val="24"/>
        </w:rPr>
        <w:t xml:space="preserve"> za otvaranje stečajnog postupka nad dužnikom </w:t>
      </w:r>
      <w:r w:rsidR="00934D8C">
        <w:t xml:space="preserve">LUKIĆ-GRADNJA d. o. o., Zagreb, Prašnica gornja 13, OIB </w:t>
      </w:r>
      <w:r w:rsidR="00934D8C" w:rsidRPr="008F79B8">
        <w:t>66647653053</w:t>
      </w:r>
      <w:r w:rsidRPr="000448BA">
        <w:rPr>
          <w:szCs w:val="24"/>
        </w:rPr>
        <w:t>, 16. kolovoza 2017.</w:t>
      </w:r>
    </w:p>
    <w:p w:rsidRDefault="002C1868" w:rsidP="00E2213A" w:rsidR="002C1868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0448BA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4D8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4D8C">
        <w:rPr>
          <w:rFonts w:hAnsi="Times New Roman" w:ascii="Times New Roman"/>
          <w:color w:val="auto"/>
          <w:sz w:val="24"/>
          <w:szCs w:val="24"/>
          <w:lang w:val="hr-HR"/>
        </w:rPr>
        <w:t xml:space="preserve">1. Otvara se stečajni postupak nad </w:t>
      </w:r>
      <w:r w:rsidR="006D6C0A" w:rsidRPr="00934D8C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34D8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34D8C" w:rsidRPr="00934D8C">
        <w:rPr>
          <w:rFonts w:hAnsi="Times New Roman" w:ascii="Times New Roman"/>
          <w:color w:val="auto"/>
          <w:sz w:val="24"/>
          <w:szCs w:val="24"/>
          <w:lang w:val="hr-HR"/>
        </w:rPr>
        <w:t>LUKIĆ-GRADNJA d. o. o., Zagreb, Prašnica gornja 13, OIB 66647653053</w:t>
      </w:r>
      <w:r w:rsidRPr="00934D8C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934D8C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934D8C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3C5C36" w:rsidRPr="00934D8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34D8C" w:rsidRPr="00934D8C">
        <w:rPr>
          <w:rFonts w:hAnsi="Times New Roman" w:ascii="Times New Roman"/>
          <w:color w:val="auto"/>
          <w:sz w:val="24"/>
          <w:szCs w:val="24"/>
          <w:lang w:val="hr-HR"/>
        </w:rPr>
        <w:t>Petar Popović, Zagreb, Maksimirska cesta 88, OIB 89375564266</w:t>
      </w:r>
      <w:r w:rsidR="00AD4D47" w:rsidRPr="00934D8C">
        <w:rPr>
          <w:rFonts w:hAnsi="Times New Roman" w:ascii="Times New Roman"/>
          <w:color w:val="auto"/>
          <w:sz w:val="24"/>
          <w:szCs w:val="24"/>
        </w:rPr>
        <w:t>.</w:t>
      </w:r>
    </w:p>
    <w:p w:rsidRDefault="00E2213A" w:rsidP="00E2213A" w:rsidR="00E2213A" w:rsidRPr="00934D8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4D8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934D8C" w:rsidRPr="00934D8C">
        <w:rPr>
          <w:rFonts w:hAnsi="Times New Roman" w:ascii="Times New Roman"/>
          <w:color w:val="auto"/>
          <w:sz w:val="24"/>
          <w:szCs w:val="24"/>
          <w:lang w:val="hr-HR"/>
        </w:rPr>
        <w:t>LUKIĆ-GRADNJA d. o. o., Zagreb, Prašnica gornja 13, OIB 66647653053</w:t>
      </w:r>
      <w:r w:rsidR="002C1868" w:rsidRPr="00934D8C">
        <w:rPr>
          <w:rFonts w:hAnsi="Times New Roman" w:ascii="Times New Roman"/>
          <w:color w:val="auto"/>
          <w:sz w:val="24"/>
          <w:szCs w:val="24"/>
        </w:rPr>
        <w:t>.</w:t>
      </w:r>
      <w:r w:rsidRPr="00934D8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934D8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4D8C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4D8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C5270" w:rsidP="000C5270" w:rsidR="000C527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9. prosinca 2015. prijedlog za otvaranje stečajnog postupka nad gore navedenom pravnom osobom.</w:t>
      </w:r>
    </w:p>
    <w:p w:rsidRDefault="000C5270" w:rsidP="000C5270" w:rsidR="000C52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688 dana u ukupnom iznosu od 10.701,72 kn.</w:t>
      </w:r>
    </w:p>
    <w:p w:rsidRDefault="000C5270" w:rsidP="000C5270" w:rsidR="000C52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nema zaposlenika.</w:t>
      </w:r>
    </w:p>
    <w:p w:rsidRDefault="000C5270" w:rsidP="000C5270" w:rsidR="000C52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24. kolovoza 2016.</w:t>
      </w:r>
    </w:p>
    <w:p w:rsidRDefault="00937537" w:rsidP="000C5270" w:rsidR="000C52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C5270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St-5314/16-8 od 19. prosinca 2016. pokrenut prethodni postupak radi utvrđivanja uvjeta za otvaranje stečajnog postupka. Istim rješenjem imenovan je privremeni stečajni upravitelj.</w:t>
      </w:r>
    </w:p>
    <w:p w:rsidRDefault="00E2213A" w:rsidP="00A25D2D" w:rsidR="00E2213A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0C5270" w:rsidP="000C5270" w:rsidR="000C5270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Na ročište radi utvrđivanja pretpostavki za otvaranje stečajnog postupka nad dužnikom, održanom 10. svibnja 2017., nije pristupio zakonski zastupnik dužnika niti je postupio po nalogu suda.</w:t>
      </w:r>
    </w:p>
    <w:p w:rsidRDefault="007E34B9" w:rsidP="007E34B9" w:rsidR="007E34B9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Privremeni stečajni upravitelj sačinio je pisano izvješće iz kojeg proizlazi da kod dužnika </w:t>
      </w:r>
      <w:r w:rsidR="00CA7341">
        <w:rPr>
          <w:rFonts w:hAnsi="Times New Roman" w:ascii="Times New Roman"/>
          <w:color w:val="auto"/>
          <w:sz w:val="24"/>
          <w:szCs w:val="24"/>
          <w:lang w:val="hr-HR"/>
        </w:rPr>
        <w:t>nesporno postoje stečajni razlozi. Dužnik nema imovinu koja bi bila dostatna za namirenje troškova postupka, ne obavlja poslovnu</w:t>
      </w:r>
      <w:r w:rsidR="00876F94">
        <w:rPr>
          <w:rFonts w:hAnsi="Times New Roman" w:ascii="Times New Roman"/>
          <w:color w:val="auto"/>
          <w:sz w:val="24"/>
          <w:szCs w:val="24"/>
          <w:lang w:val="hr-HR"/>
        </w:rPr>
        <w:t xml:space="preserve"> djelatnost</w:t>
      </w:r>
      <w:r w:rsidR="00C604AD">
        <w:rPr>
          <w:rFonts w:hAnsi="Times New Roman" w:ascii="Times New Roman"/>
          <w:color w:val="auto"/>
          <w:sz w:val="24"/>
          <w:szCs w:val="24"/>
          <w:lang w:val="hr-HR"/>
        </w:rPr>
        <w:t>, nema zaposlenika</w:t>
      </w:r>
      <w:r w:rsidR="00876F9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A7341">
        <w:rPr>
          <w:rFonts w:hAnsi="Times New Roman" w:ascii="Times New Roman"/>
          <w:color w:val="auto"/>
          <w:sz w:val="24"/>
          <w:szCs w:val="24"/>
          <w:lang w:val="hr-HR"/>
        </w:rPr>
        <w:t>a račun dužnika je u blokadi.</w:t>
      </w:r>
    </w:p>
    <w:p w:rsidRDefault="000448BA" w:rsidP="000C5270" w:rsidR="000C52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C5270">
        <w:rPr>
          <w:rFonts w:hAnsi="Times New Roman" w:ascii="Times New Roman"/>
          <w:color w:val="auto"/>
          <w:sz w:val="24"/>
          <w:szCs w:val="24"/>
          <w:lang w:val="hr-HR"/>
        </w:rPr>
        <w:t>Iz Potvrde FINA-e na dan 28. prosinca 2016. proizlazi da je račun dužnika neprekidno blokiran od 14. listopada 2013., a iznos evidentiranih nepodmirenih obveza je 11.596,42 kn.</w:t>
      </w:r>
    </w:p>
    <w:p w:rsidRDefault="00E2213A" w:rsidP="00E2213A" w:rsidR="00E2213A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26704" w:rsidRPr="000448B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604AD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AD3C50" w:rsidRPr="000448B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D3AC5"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0448BA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C604AD">
        <w:rPr>
          <w:rFonts w:hAnsi="Times New Roman" w:ascii="Times New Roman"/>
          <w:color w:val="auto"/>
          <w:sz w:val="24"/>
          <w:szCs w:val="24"/>
          <w:lang w:val="hr-HR"/>
        </w:rPr>
        <w:t>27</w:t>
      </w:r>
      <w:r w:rsidR="00876F94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26704" w:rsidRPr="000448B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604AD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AD3C50" w:rsidRPr="000448B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26704" w:rsidRPr="000448B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604AD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AD3C50" w:rsidRPr="000448B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0448B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C1F5E" w:rsidRPr="000448BA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2D3AC5" w:rsidRPr="000448BA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50A8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E50A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50A8D" w:rsidP="00AB7A2F" w:rsidR="00E50A8D" w:rsidRPr="00E50A8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50A8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50A8D" w:rsidP="00995CE9" w:rsidR="00E50A8D" w:rsidRPr="00E50A8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50A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50A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50A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50A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50A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50A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50A8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50A8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E50A8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0448BA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E50A8D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504408">
      <w:rPr>
        <w:rFonts w:hAnsi="Verdana" w:ascii="Verdana"/>
        <w:color w:val="auto"/>
        <w:sz w:val="22"/>
        <w:szCs w:val="22"/>
      </w:rPr>
      <w:t>5314/16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90E68"/>
    <w:rsid w:val="000A16DF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E5A2C"/>
    <w:rsid w:val="001F675D"/>
    <w:rsid w:val="002003E5"/>
    <w:rsid w:val="0021000D"/>
    <w:rsid w:val="002256D8"/>
    <w:rsid w:val="00226704"/>
    <w:rsid w:val="00266C0E"/>
    <w:rsid w:val="002740B1"/>
    <w:rsid w:val="00280226"/>
    <w:rsid w:val="002A29FA"/>
    <w:rsid w:val="002C1868"/>
    <w:rsid w:val="002C62C4"/>
    <w:rsid w:val="002D3AC5"/>
    <w:rsid w:val="002E299E"/>
    <w:rsid w:val="00316B6E"/>
    <w:rsid w:val="00321FF6"/>
    <w:rsid w:val="00324267"/>
    <w:rsid w:val="003450C6"/>
    <w:rsid w:val="00346C0F"/>
    <w:rsid w:val="00355BF4"/>
    <w:rsid w:val="00362234"/>
    <w:rsid w:val="00387663"/>
    <w:rsid w:val="003C5C36"/>
    <w:rsid w:val="003C7FDE"/>
    <w:rsid w:val="003D4CB7"/>
    <w:rsid w:val="003F3376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04408"/>
    <w:rsid w:val="00520A1F"/>
    <w:rsid w:val="00545435"/>
    <w:rsid w:val="00545D7C"/>
    <w:rsid w:val="00546DBA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248E6"/>
    <w:rsid w:val="00642D18"/>
    <w:rsid w:val="00656D79"/>
    <w:rsid w:val="006842AB"/>
    <w:rsid w:val="006B11E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2913"/>
    <w:rsid w:val="00814109"/>
    <w:rsid w:val="00821BCD"/>
    <w:rsid w:val="0082353D"/>
    <w:rsid w:val="00825EEB"/>
    <w:rsid w:val="008422C4"/>
    <w:rsid w:val="0084231A"/>
    <w:rsid w:val="008507C3"/>
    <w:rsid w:val="00851501"/>
    <w:rsid w:val="008566DB"/>
    <w:rsid w:val="0086538E"/>
    <w:rsid w:val="00870C17"/>
    <w:rsid w:val="00871137"/>
    <w:rsid w:val="00876F94"/>
    <w:rsid w:val="008A168D"/>
    <w:rsid w:val="008A2CC6"/>
    <w:rsid w:val="008A3E3E"/>
    <w:rsid w:val="008B01AA"/>
    <w:rsid w:val="008C3C01"/>
    <w:rsid w:val="008E7279"/>
    <w:rsid w:val="009027EE"/>
    <w:rsid w:val="00903FE3"/>
    <w:rsid w:val="00912725"/>
    <w:rsid w:val="00925520"/>
    <w:rsid w:val="00934D8C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7F42"/>
    <w:rsid w:val="00B02C62"/>
    <w:rsid w:val="00B13A9C"/>
    <w:rsid w:val="00B378C7"/>
    <w:rsid w:val="00B40502"/>
    <w:rsid w:val="00B66D4B"/>
    <w:rsid w:val="00B67AEC"/>
    <w:rsid w:val="00B868E2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434E4"/>
    <w:rsid w:val="00C5161C"/>
    <w:rsid w:val="00C604AD"/>
    <w:rsid w:val="00C65654"/>
    <w:rsid w:val="00C70FB6"/>
    <w:rsid w:val="00CA1251"/>
    <w:rsid w:val="00CA4079"/>
    <w:rsid w:val="00CA7341"/>
    <w:rsid w:val="00CB7025"/>
    <w:rsid w:val="00CC3BDF"/>
    <w:rsid w:val="00CD0A15"/>
    <w:rsid w:val="00CD570B"/>
    <w:rsid w:val="00D16393"/>
    <w:rsid w:val="00D217B4"/>
    <w:rsid w:val="00D27911"/>
    <w:rsid w:val="00D56F24"/>
    <w:rsid w:val="00D579C8"/>
    <w:rsid w:val="00D70087"/>
    <w:rsid w:val="00D72B53"/>
    <w:rsid w:val="00D85964"/>
    <w:rsid w:val="00DA14DE"/>
    <w:rsid w:val="00DB02AD"/>
    <w:rsid w:val="00DB6C83"/>
    <w:rsid w:val="00DD46EE"/>
    <w:rsid w:val="00DD679E"/>
    <w:rsid w:val="00DE5125"/>
    <w:rsid w:val="00E11F9B"/>
    <w:rsid w:val="00E2213A"/>
    <w:rsid w:val="00E2221B"/>
    <w:rsid w:val="00E268E7"/>
    <w:rsid w:val="00E41158"/>
    <w:rsid w:val="00E50A8D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A8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A8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A8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A8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A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A8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A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A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5314</izvorni_sadrzaj>
    <derivirana_varijabla naziv="DomainObject.Predmet.Broj_1">5314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St-5314/2016</izvorni_sadrzaj>
    <derivirana_varijabla naziv="DomainObject.Predmet.OznakaBroj_1">St-5314/2016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LUKIĆ - GRADNJA d.o.o. zastupanog po punomoćniku Mara Lukić; Miroslav Lukić</izvorni_sadrzaj>
    <derivirana_varijabla naziv="DomainObject.Predmet.ProtustrankaFormated_1">  LUKIĆ - GRADNJA d.o.o. zastupanog po punomoćniku Mara Lukić; Miroslav Lukić</derivirana_varijabla>
  </DomainObject.Predmet.ProtustrankaFormated>
  <DomainObject.Predmet.ProtustrankaFormatedOIB>
    <izvorni_sadrzaj>  LUKIĆ - GRADNJA d.o.o., OIB 66647653053 zastupanog po punomoćniku Mara Lukić; Miroslav Lukić</izvorni_sadrzaj>
    <derivirana_varijabla naziv="DomainObject.Predmet.ProtustrankaFormatedOIB_1">  LUKIĆ - GRADNJA d.o.o., OIB 66647653053 zastupanog po punomoćniku Mara Lukić; Miroslav Lukić</derivirana_varijabla>
  </DomainObject.Predmet.ProtustrankaFormatedOIB>
  <DomainObject.Predmet.ProtustrankaFormatedWithAdress>
    <izvorni_sadrzaj> LUKIĆ - GRADNJA d.o.o., Prašnica gornja 13, 10000 Zagreb zastupanog po punomoćniku Mara Lukić; Miroslav Lukić</izvorni_sadrzaj>
    <derivirana_varijabla naziv="DomainObject.Predmet.ProtustrankaFormatedWithAdress_1"> LUKIĆ - GRADNJA d.o.o., Prašnica gornja 13, 10000 Zagreb zastupanog po punomoćniku Mara Lukić; Miroslav Lukić</derivirana_varijabla>
  </DomainObject.Predmet.ProtustrankaFormatedWithAdress>
  <DomainObject.Predmet.ProtustrankaFormatedWithAdressOIB>
    <izvorni_sadrzaj> LUKIĆ - GRADNJA d.o.o., OIB 66647653053, Prašnica gornja 13, 10000 Zagreb zastupanog po punomoćniku Mara Lukić; Miroslav Lukić</izvorni_sadrzaj>
    <derivirana_varijabla naziv="DomainObject.Predmet.ProtustrankaFormatedWithAdressOIB_1"> LUKIĆ - GRADNJA d.o.o., OIB 66647653053, Prašnica gornja 13, 10000 Zagreb zastupanog po punomoćniku Mara Lukić; Miroslav Lukić</derivirana_varijabla>
  </DomainObject.Predmet.ProtustrankaFormatedWithAdressOIB>
  <DomainObject.Predmet.ProtustrankaWithAdress>
    <izvorni_sadrzaj>LUKIĆ - GRADNJA d.o.o. Prašnica gornja 13, 10000 Zagreb</izvorni_sadrzaj>
    <derivirana_varijabla naziv="DomainObject.Predmet.ProtustrankaWithAdress_1">LUKIĆ - GRADNJA d.o.o. Prašnica gornja 13, 10000 Zagreb</derivirana_varijabla>
  </DomainObject.Predmet.ProtustrankaWithAdress>
  <DomainObject.Predmet.ProtustrankaWithAdressOIB>
    <izvorni_sadrzaj>LUKIĆ - GRADNJA d.o.o., OIB 66647653053, Prašnica gornja 13, 10000 Zagreb</izvorni_sadrzaj>
    <derivirana_varijabla naziv="DomainObject.Predmet.ProtustrankaWithAdressOIB_1">LUKIĆ - GRADNJA d.o.o., OIB 66647653053, Prašnica gornja 13, 10000 Zagreb</derivirana_varijabla>
  </DomainObject.Predmet.ProtustrankaWithAdressOIB>
  <DomainObject.Predmet.ProtustrankaNazivFormated>
    <izvorni_sadrzaj>LUKIĆ - GRADNJA d.o.o.</izvorni_sadrzaj>
    <derivirana_varijabla naziv="DomainObject.Predmet.ProtustrankaNazivFormated_1">LUKIĆ - GRADNJA d.o.o.</derivirana_varijabla>
  </DomainObject.Predmet.ProtustrankaNazivFormated>
  <DomainObject.Predmet.ProtustrankaNazivFormatedOIB>
    <izvorni_sadrzaj>LUKIĆ - GRADNJA d.o.o., OIB 66647653053</izvorni_sadrzaj>
    <derivirana_varijabla naziv="DomainObject.Predmet.ProtustrankaNazivFormatedOIB_1">LUKIĆ - GRADNJA d.o.o., OIB 66647653053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GUO; Mara Lukić; Miroslav Lukić; vjerovnici</izvorni_sadrzaj>
    <derivirana_varijabla naziv="DomainObject.Predmet.StrankaFormated_1">  FINA Regionalni centar Zagreb; Republika Hrvatska, Ministarstvo financija, Porezna uprava zastupanog po punomoćniku Županijsko državno odvjetništvo u Zagrebu, GUO; Mara Lukić; Miroslav Lukić; vjerovnici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GUO; Mara Lukić, OIB 85626409112; Miroslav Lukić, OIB 43836504388; vjerovnici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GUO; Mara Lukić, OIB 85626409112; Miroslav Lukić, OIB 43836504388; vjerovnici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GUO; Mara Lukić, Prašnica Gornja 13, 10000 Zagreb; Miroslav Lukić, Prašnica Gornja 13, 10000 Zagreb; vjerovnici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GUO; Mara Lukić, Prašnica Gornja 13, 10000 Zagreb; Miroslav Lukić, Prašnica Gornja 13, 10000 Zagreb; vjerovnici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GUO; Mara Lukić, OIB 85626409112, Prašnica Gornja 13, 10000 Zagreb; Miroslav Lukić, OIB 43836504388, Prašnica Gornja 13, 10000 Zagreb; vjerovnici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GUO; Mara Lukić, OIB 85626409112, Prašnica Gornja 13, 10000 Zagreb; Miroslav Lukić, OIB 43836504388, Prašnica Gornja 13, 10000 Zagreb; vjerovnici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Zagreb,Mara Lukić Prašnica Gornja 13,10000 Zagreb,Miroslav Lukić Prašnica Gornja 13,10000 Zagreb,vjerovnici </izvorni_sadrzaj>
    <derivirana_varijabla naziv="DomainObject.Predmet.StrankaWithAdress_1">FINA Regionalni centar Zagreb Trg svibanjskih žrtava 1995. 1,10000 Zagreb,Republika Hrvatska, Ministarstvo financija, Porezna uprava /,10000 Zagreb,Mara Lukić Prašnica Gornja 13,10000 Zagreb,Miroslav Lukić Prašnica Gornja 13,10000 Zagreb,vjerovnici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Zagreb,Mara Lukić, OIB 85626409112, Prašnica Gornja 13,10000 Zagreb,Miroslav Lukić, OIB 43836504388, Prašnica Gornja 13,10000 Zagreb,vjerovnici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Zagreb,Mara Lukić, OIB 85626409112, Prašnica Gornja 13,10000 Zagreb,Miroslav Lukić, OIB 43836504388, Prašnica Gornja 13,10000 Zagreb,vjerovnici</derivirana_varijabla>
  </DomainObject.Predmet.StrankaWithAdressOIB>
  <DomainObject.Predmet.StrankaNazivFormated>
    <izvorni_sadrzaj>FINA Regionalni centar Zagreb,Republika Hrvatska, Ministarstvo financija, Porezna uprava,Mara Lukić,Miroslav Lukić,vjerovnici</izvorni_sadrzaj>
    <derivirana_varijabla naziv="DomainObject.Predmet.StrankaNazivFormated_1">FINA Regionalni centar Zagreb,Republika Hrvatska, Ministarstvo financija, Porezna uprava,Mara Lukić,Miroslav Lukić,vjerovnici</derivirana_varijabla>
  </DomainObject.Predmet.StrankaNazivFormated>
  <DomainObject.Predmet.StrankaNazivFormatedOIB>
    <izvorni_sadrzaj>FINA Regionalni centar Zagreb, OIB 85821130368,Republika Hrvatska, Ministarstvo financija, Porezna uprava, OIB 18683136487,Mara Lukić, OIB 85626409112,Miroslav Lukić, OIB 43836504388,vjerovnici</izvorni_sadrzaj>
    <derivirana_varijabla naziv="DomainObject.Predmet.StrankaNazivFormatedOIB_1">FINA Regionalni centar Zagreb, OIB 85821130368,Republika Hrvatska, Ministarstvo financija, Porezna uprava, OIB 18683136487,Mara Lukić, OIB 85626409112,Miroslav Lukić, OIB 43836504388,vjerovnici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  <item>Mara Lukić</item>
      <item>Miroslav Lukić</item>
      <item>vjerovnici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  <item>Mara Lukić</item>
      <item>Miroslav Lukić</item>
      <item>vjerovnici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  <item>Mara Lukić, OIB 85626409112</item>
      <item>Miroslav Lukić, OIB 43836504388</item>
      <item>vjerovnici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  <item>Mara Lukić, OIB 85626409112</item>
      <item>Miroslav Lukić, OIB 43836504388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  <item>Mara Lukić, Prašnica Gornja 13, 10000 Zagreb</item>
      <item>Miroslav Lukić, Prašnica Gornja 13, 10000 Zagreb</item>
      <item>vjerovnici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  <item>Mara Lukić, Prašnica Gornja 13, 10000 Zagreb</item>
      <item>Miroslav Lukić, Prašnica Gornja 13,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  <item>Mara Lukić, OIB 85626409112, Prašnica Gornja 13, 10000 Zagreb</item>
      <item>Miroslav Lukić, OIB 43836504388, Prašnica Gornja 13,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  <item>Mara Lukić, OIB 85626409112, Prašnica Gornja 13, 10000 Zagreb</item>
      <item>Miroslav Lukić, OIB 43836504388, Prašnica Gornja 13, 10000 Zagreb</item>
      <item>vjerovnici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  <item>Mara Lukić</item>
      <item>Miroslav Lukić</item>
      <item>vjerovnici</item>
    </izvorni_sadrzaj>
    <derivirana_varijabla naziv="DomainObject.Predmet.StrankaListNazivFormated_1">
      <item>FINA Regionalni centar Zagreb</item>
      <item>Republika Hrvatska, Ministarstvo financija, Porezna uprava</item>
      <item>Mara Lukić</item>
      <item>Miroslav Lukić</item>
      <item>vjerovnici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  <item>Mara Lukić, OIB 85626409112</item>
      <item>Miroslav Lukić, OIB 43836504388</item>
      <item>vjerovnici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  <item>Mara Lukić, OIB 85626409112</item>
      <item>Miroslav Lukić, OIB 43836504388</item>
      <item>vjerovnici</item>
    </derivirana_varijabla>
  </DomainObject.Predmet.StrankaListNazivFormatedOIB>
  <DomainObject.Predmet.ProtuStrankaListFormated>
    <izvorni_sadrzaj>
      <item>LUKIĆ - GRADNJA d.o.o. zastupanog po punomoćniku Mara Lukić; Miroslav Lukić</item>
    </izvorni_sadrzaj>
    <derivirana_varijabla naziv="DomainObject.Predmet.ProtuStrankaListFormated_1">
      <item>LUKIĆ - GRADNJA d.o.o. zastupanog po punomoćniku Mara Lukić; Miroslav Lukić</item>
    </derivirana_varijabla>
  </DomainObject.Predmet.ProtuStrankaListFormated>
  <DomainObject.Predmet.ProtuStrankaListFormatedOIB>
    <izvorni_sadrzaj>
      <item>LUKIĆ - GRADNJA d.o.o., OIB 66647653053 zastupanog po punomoćniku Mara Lukić; Miroslav Lukić</item>
    </izvorni_sadrzaj>
    <derivirana_varijabla naziv="DomainObject.Predmet.ProtuStrankaListFormatedOIB_1">
      <item>LUKIĆ - GRADNJA d.o.o., OIB 66647653053 zastupanog po punomoćniku Mara Lukić; Miroslav Lukić</item>
    </derivirana_varijabla>
  </DomainObject.Predmet.ProtuStrankaListFormatedOIB>
  <DomainObject.Predmet.ProtuStrankaListFormatedWithAdress>
    <izvorni_sadrzaj>
      <item>LUKIĆ - GRADNJA d.o.o., Prašnica gornja 13, 10000 Zagreb zastupanog po punomoćniku Mara Lukić; Miroslav Lukić</item>
    </izvorni_sadrzaj>
    <derivirana_varijabla naziv="DomainObject.Predmet.ProtuStrankaListFormatedWithAdress_1">
      <item>LUKIĆ - GRADNJA d.o.o., Prašnica gornja 13, 10000 Zagreb zastupanog po punomoćniku Mara Lukić; Miroslav Lukić</item>
    </derivirana_varijabla>
  </DomainObject.Predmet.ProtuStrankaListFormatedWithAdress>
  <DomainObject.Predmet.ProtuStrankaListFormatedWithAdressOIB>
    <izvorni_sadrzaj>
      <item>LUKIĆ - GRADNJA d.o.o., OIB 66647653053, Prašnica gornja 13, 10000 Zagreb zastupanog po punomoćniku Mara Lukić; Miroslav Lukić</item>
    </izvorni_sadrzaj>
    <derivirana_varijabla naziv="DomainObject.Predmet.ProtuStrankaListFormatedWithAdressOIB_1">
      <item>LUKIĆ - GRADNJA d.o.o., OIB 66647653053, Prašnica gornja 13, 10000 Zagreb zastupanog po punomoćniku Mara Lukić; Miroslav Lukić</item>
    </derivirana_varijabla>
  </DomainObject.Predmet.ProtuStrankaListFormatedWithAdressOIB>
  <DomainObject.Predmet.ProtuStrankaListNazivFormated>
    <izvorni_sadrzaj>
      <item>LUKIĆ - GRADNJA d.o.o.</item>
    </izvorni_sadrzaj>
    <derivirana_varijabla naziv="DomainObject.Predmet.ProtuStrankaListNazivFormated_1">
      <item>LUKIĆ - GRADNJA d.o.o.</item>
    </derivirana_varijabla>
  </DomainObject.Predmet.ProtuStrankaListNazivFormated>
  <DomainObject.Predmet.ProtuStrankaListNazivFormatedOIB>
    <izvorni_sadrzaj>
      <item>LUKIĆ - GRADNJA d.o.o., OIB 66647653053</item>
    </izvorni_sadrzaj>
    <derivirana_varijabla naziv="DomainObject.Predmet.ProtuStrankaListNazivFormatedOIB_1">
      <item>LUKIĆ - GRADNJA d.o.o., OIB 66647653053</item>
    </derivirana_varijabla>
  </DomainObject.Predmet.ProtuStrankaListNazivFormatedOIB>
  <DomainObject.Predmet.OstaliListFormated>
    <izvorni_sadrzaj>
      <item>Miroslav Lukić punomoćnik sudionika u postupku LUKIĆ - GRADNJA d.o.o.</item>
      <item>Petar Popović</item>
      <item>Županijsko državno odvjetništvo u Zagrebu, GUO punomoćnik sudionika u postupku Republika Hrvatska, Ministarstvo financija, Porezna uprava</item>
      <item>Mara Lukić punomoćnik sudionika u postupku LUKIĆ - GRADNJA d.o.o.</item>
    </izvorni_sadrzaj>
    <derivirana_varijabla naziv="DomainObject.Predmet.OstaliListFormated_1">
      <item>Miroslav Lukić punomoćnik sudionika u postupku LUKIĆ - GRADNJA d.o.o.</item>
      <item>Petar Popović</item>
      <item>Županijsko državno odvjetništvo u Zagrebu, GUO punomoćnik sudionika u postupku Republika Hrvatska, Ministarstvo financija, Porezna uprava</item>
      <item>Mara Lukić punomoćnik sudionika u postupku LUKIĆ - GRADNJA d.o.o.</item>
    </derivirana_varijabla>
  </DomainObject.Predmet.OstaliListFormated>
  <DomainObject.Predmet.OstaliListFormatedOIB>
    <izvorni_sadrzaj>
      <item>Miroslav Lukić, OIB 43836504388 punomoćnik sudionika u postupku LUKIĆ - GRADNJA d.o.o.</item>
      <item>Petar Popović, OIB 89375564266</item>
      <item>Županijsko državno odvjetništvo u Zagrebu, GUO, OIB 16488001145 punomoćnik sudionika u postupku Republika Hrvatska, Ministarstvo financija, Porezna uprava</item>
      <item>Mara Lukić, OIB 85626409112 punomoćnik sudionika u postupku LUKIĆ - GRADNJA d.o.o.</item>
    </izvorni_sadrzaj>
    <derivirana_varijabla naziv="DomainObject.Predmet.OstaliListFormatedOIB_1">
      <item>Miroslav Lukić, OIB 43836504388 punomoćnik sudionika u postupku LUKIĆ - GRADNJA d.o.o.</item>
      <item>Petar Popović, OIB 89375564266</item>
      <item>Županijsko državno odvjetništvo u Zagrebu, GUO, OIB 16488001145 punomoćnik sudionika u postupku Republika Hrvatska, Ministarstvo financija, Porezna uprava</item>
      <item>Mara Lukić, OIB 85626409112 punomoćnik sudionika u postupku LUKIĆ - GRADNJA d.o.o.</item>
    </derivirana_varijabla>
  </DomainObject.Predmet.OstaliListFormatedOIB>
  <DomainObject.Predmet.OstaliListFormatedWithAdress>
    <izvorni_sadrzaj>
      <item>Miroslav Lukić, Prašnica Gornja 13, 10000 Zagreb punomoćnik sudionika u postupku LUKIĆ - GRADNJA d.o.o.</item>
      <item>Petar Popović, Maksimirska Cesta 88, 10000 Zagreb</item>
      <item>Županijsko državno odvjetništvo u Zagrebu, GUO, Savska cesta 41, 10000 Zagreb punomoćnik sudionika u postupku Republika Hrvatska, Ministarstvo financija, Porezna uprava</item>
      <item>Mara Lukić, Prašnica Gornja 13, 10000 Zagreb punomoćnik sudionika u postupku LUKIĆ - GRADNJA d.o.o.</item>
    </izvorni_sadrzaj>
    <derivirana_varijabla naziv="DomainObject.Predmet.OstaliListFormatedWithAdress_1">
      <item>Miroslav Lukić, Prašnica Gornja 13, 10000 Zagreb punomoćnik sudionika u postupku LUKIĆ - GRADNJA d.o.o.</item>
      <item>Petar Popović, Maksimirska Cesta 88, 10000 Zagreb</item>
      <item>Županijsko državno odvjetništvo u Zagrebu, GUO, Savska cesta 41, 10000 Zagreb punomoćnik sudionika u postupku Republika Hrvatska, Ministarstvo financija, Porezna uprava</item>
      <item>Mara Lukić, Prašnica Gornja 13, 10000 Zagreb punomoćnik sudionika u postupku LUKIĆ - GRADNJA d.o.o.</item>
    </derivirana_varijabla>
  </DomainObject.Predmet.OstaliListFormatedWithAdress>
  <DomainObject.Predmet.OstaliListFormatedWithAdressOIB>
    <izvorni_sadrzaj>
      <item>Miroslav Lukić, OIB 43836504388, Prašnica Gornja 13, 10000 Zagreb punomoćnik sudionika u postupku LUKIĆ - GRADNJA d.o.o.</item>
      <item>Petar Popović, OIB 89375564266, Maksimirska Cesta 88, 10000 Zagreb</item>
      <item>Županijsko državno odvjetništvo u Zagrebu, GUO, OIB 16488001145, Savska cesta 41, 10000 Zagreb punomoćnik sudionika u postupku Republika Hrvatska, Ministarstvo financija, Porezna uprava</item>
      <item>Mara Lukić, OIB 85626409112, Prašnica Gornja 13, 10000 Zagreb punomoćnik sudionika u postupku LUKIĆ - GRADNJA d.o.o.</item>
    </izvorni_sadrzaj>
    <derivirana_varijabla naziv="DomainObject.Predmet.OstaliListFormatedWithAdressOIB_1">
      <item>Miroslav Lukić, OIB 43836504388, Prašnica Gornja 13, 10000 Zagreb punomoćnik sudionika u postupku LUKIĆ - GRADNJA d.o.o.</item>
      <item>Petar Popović, OIB 89375564266, Maksimirska Cesta 88, 10000 Zagreb</item>
      <item>Županijsko državno odvjetništvo u Zagrebu, GUO, OIB 16488001145, Savska cesta 41, 10000 Zagreb punomoćnik sudionika u postupku Republika Hrvatska, Ministarstvo financija, Porezna uprava</item>
      <item>Mara Lukić, OIB 85626409112, Prašnica Gornja 13, 10000 Zagreb punomoćnik sudionika u postupku LUKIĆ - GRADNJA d.o.o.</item>
    </derivirana_varijabla>
  </DomainObject.Predmet.OstaliListFormatedWithAdressOIB>
  <DomainObject.Predmet.OstaliListNazivFormated>
    <izvorni_sadrzaj>
      <item>Miroslav Lukić</item>
      <item>Petar Popović</item>
      <item>Županijsko državno odvjetništvo u Zagrebu, GUO</item>
      <item>Mara Lukić</item>
    </izvorni_sadrzaj>
    <derivirana_varijabla naziv="DomainObject.Predmet.OstaliListNazivFormated_1">
      <item>Miroslav Lukić</item>
      <item>Petar Popović</item>
      <item>Županijsko državno odvjetništvo u Zagrebu, GUO</item>
      <item>Mara Lukić</item>
    </derivirana_varijabla>
  </DomainObject.Predmet.OstaliListNazivFormated>
  <DomainObject.Predmet.OstaliListNazivFormatedOIB>
    <izvorni_sadrzaj>
      <item>Miroslav Lukić, OIB 43836504388</item>
      <item>Petar Popović, OIB 89375564266</item>
      <item>Županijsko državno odvjetništvo u Zagrebu, GUO, OIB 16488001145</item>
      <item>Mara Lukić, OIB 85626409112</item>
    </izvorni_sadrzaj>
    <derivirana_varijabla naziv="DomainObject.Predmet.OstaliListNazivFormatedOIB_1">
      <item>Miroslav Lukić, OIB 43836504388</item>
      <item>Petar Popović, OIB 89375564266</item>
      <item>Županijsko državno odvjetništvo u Zagrebu, GUO, OIB 16488001145</item>
      <item>Mara Lukić, OIB 85626409112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LUKIĆ - GRADNJA d.o.o.</izvorni_sadrzaj>
    <derivirana_varijabla naziv="DomainObject.Predmet.ProtustrankaIDrugi_1">LUKIĆ -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LUKIĆ - GRADNJA d.o.o., OIB 66647653053, Prašnica gornja 13, 10000 Zagreb</izvorni_sadrzaj>
    <derivirana_varijabla naziv="DomainObject.Predmet.ProtustrankaIDrugiAdressOIB_1">LUKIĆ - GRADNJA d.o.o., OIB 66647653053, Prašnica gornja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LUKIĆ - GRADNJA d.o.o.</item>
      <item>FINA Regionalni centar Zagreb</item>
      <item>Miroslav Lukić</item>
      <item>Petar Popović</item>
      <item>Republika Hrvatska, Ministarstvo financija, Porezna uprava</item>
      <item>Županijsko državno odvjetništvo u Zagrebu, GUO</item>
      <item>Mara Lukić</item>
      <item>Mara Lukić</item>
      <item>Miroslav Lukić</item>
      <item>vjerovnici</item>
    </izvorni_sadrzaj>
    <derivirana_varijabla naziv="DomainObject.Predmet.SudioniciListNaziv_1">
      <item>LUKIĆ - GRADNJA d.o.o.</item>
      <item>FINA Regionalni centar Zagreb</item>
      <item>Miroslav Lukić</item>
      <item>Petar Popović</item>
      <item>Republika Hrvatska, Ministarstvo financija, Porezna uprava</item>
      <item>Županijsko državno odvjetništvo u Zagrebu, GUO</item>
      <item>Mara Lukić</item>
      <item>Mara Lukić</item>
      <item>Miroslav Lukić</item>
      <item>vjerovnici</item>
    </derivirana_varijabla>
  </DomainObject.Predmet.SudioniciListNaziv>
  <DomainObject.Predmet.SudioniciListAdressOIB>
    <izvorni_sadrzaj>
      <item>LUKIĆ - GRADNJA d.o.o., OIB 66647653053, Prašnica gornja 13,10000 Zagreb</item>
      <item>FINA Regionalni centar Zagreb, OIB 85821130368, Trg svibanjskih žrtava 1995. 1,10000 Zagreb</item>
      <item>Miroslav Lukić, OIB 43836504388, Prašnica Gornja 13,10000 Zagreb</item>
      <item>Petar Popović, OIB 89375564266, Maksimirska Cesta 88,10000 Zagreb</item>
      <item>Republika Hrvatska, Ministarstvo financija, Porezna uprava, OIB 18683136487, /,10000 Zagreb</item>
      <item>Županijsko državno odvjetništvo u Zagrebu, GUO, OIB 16488001145, Savska cesta 41,10000 Zagreb</item>
      <item>Mara Lukić, OIB 85626409112, Prašnica Gornja 13,10000 Zagreb</item>
      <item>Mara Lukić, OIB 85626409112, Prašnica Gornja 13,10000 Zagreb</item>
      <item>Miroslav Lukić, OIB 43836504388, Prašnica Gornja 13,10000 Zagreb</item>
      <item>vjerovnici</item>
    </izvorni_sadrzaj>
    <derivirana_varijabla naziv="DomainObject.Predmet.SudioniciListAdressOIB_1">
      <item>LUKIĆ - GRADNJA d.o.o., OIB 66647653053, Prašnica gornja 13,10000 Zagreb</item>
      <item>FINA Regionalni centar Zagreb, OIB 85821130368, Trg svibanjskih žrtava 1995. 1,10000 Zagreb</item>
      <item>Miroslav Lukić, OIB 43836504388, Prašnica Gornja 13,10000 Zagreb</item>
      <item>Petar Popović, OIB 89375564266, Maksimirska Cesta 88,10000 Zagreb</item>
      <item>Republika Hrvatska, Ministarstvo financija, Porezna uprava, OIB 18683136487, /,10000 Zagreb</item>
      <item>Županijsko državno odvjetništvo u Zagrebu, GUO, OIB 16488001145, Savska cesta 41,10000 Zagreb</item>
      <item>Mara Lukić, OIB 85626409112, Prašnica Gornja 13,10000 Zagreb</item>
      <item>Mara Lukić, OIB 85626409112, Prašnica Gornja 13,10000 Zagreb</item>
      <item>Miroslav Lukić, OIB 43836504388, Prašnica Gornja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66647653053</item>
      <item>, OIB 85821130368</item>
      <item>, OIB 43836504388</item>
      <item>, OIB 89375564266</item>
      <item>, OIB 18683136487</item>
      <item>, OIB 16488001145</item>
      <item>, OIB 85626409112</item>
      <item>, OIB 85626409112</item>
      <item>, OIB 43836504388</item>
      <item>, OIB null</item>
    </izvorni_sadrzaj>
    <derivirana_varijabla naziv="DomainObject.Predmet.SudioniciListNazivOIB_1">
      <item>, OIB 66647653053</item>
      <item>, OIB 85821130368</item>
      <item>, OIB 43836504388</item>
      <item>, OIB 89375564266</item>
      <item>, OIB 18683136487</item>
      <item>, OIB 16488001145</item>
      <item>, OIB 85626409112</item>
      <item>, OIB 85626409112</item>
      <item>, OIB 43836504388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673</properties:Words>
  <properties:Characters>3725</properties:Characters>
  <properties:Lines>84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2017-08-16T12:00:00Z</dcterms:created>
  <dc:creator>ksvajger</dc:creator>
  <cp:lastModifiedBy>Kristina Švajger</cp:lastModifiedBy>
  <cp:lastPrinted>2017-08-16T12:05:00Z</cp:lastPrinted>
  <dcterms:modified xmlns:xsi="http://www.w3.org/2001/XMLSchema-instance" xsi:type="dcterms:W3CDTF">2017-08-16T12:05:00Z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