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49d0" w14:paraId="ea449d0" w:rsidRDefault="00D354DB" w:rsidP="00D354DB" w:rsidR="00D354DB">
      <w:pPr>
        <w:pStyle w:val="Bezproreda"/>
        <w15:collapsed w:val="false"/>
      </w:pPr>
      <w:r>
        <w:t>Nenad Homar</w:t>
      </w:r>
    </w:p>
    <w:p w:rsidRDefault="00D354DB" w:rsidP="00D354DB" w:rsidR="00D354DB">
      <w:pPr>
        <w:pStyle w:val="Bezproreda"/>
      </w:pPr>
      <w:r>
        <w:t>Dravska 1</w:t>
      </w:r>
    </w:p>
    <w:p w:rsidRDefault="00D354DB" w:rsidP="00D354DB" w:rsidR="00D354DB">
      <w:pPr>
        <w:pStyle w:val="Bezproreda"/>
        <w:rPr>
          <w:sz w:val="28"/>
          <w:szCs w:val="28"/>
        </w:rPr>
      </w:pPr>
      <w:r>
        <w:t>Koprivnica</w:t>
      </w:r>
    </w:p>
    <w:p w:rsidRDefault="00D354DB" w:rsidP="00D354DB" w:rsidR="00D354DB">
      <w:pPr>
        <w:pStyle w:val="Bezproreda"/>
      </w:pPr>
    </w:p>
    <w:p w:rsidRDefault="00D354DB" w:rsidP="00D354DB" w:rsidR="00D354DB">
      <w:pPr>
        <w:pStyle w:val="Bezproreda"/>
      </w:pPr>
    </w:p>
    <w:p w:rsidRDefault="00D354DB" w:rsidP="00D354DB" w:rsidR="00D354DB">
      <w:pPr>
        <w:pStyle w:val="Bezproreda"/>
        <w:jc w:val="right"/>
      </w:pPr>
      <w:r>
        <w:t>Trgovački sud u Bjelovaru</w:t>
      </w:r>
    </w:p>
    <w:p w:rsidRDefault="00D354DB" w:rsidP="00D354DB" w:rsidR="00D354DB">
      <w:pPr>
        <w:pStyle w:val="Bezproreda"/>
        <w:jc w:val="right"/>
      </w:pPr>
      <w:r>
        <w:t>Šetalište I. Lebovića 42</w:t>
      </w:r>
    </w:p>
    <w:p w:rsidRDefault="00D354DB" w:rsidP="00D354DB" w:rsidR="00D354DB">
      <w:pPr>
        <w:pStyle w:val="Bezproreda"/>
        <w:jc w:val="right"/>
        <w:rPr>
          <w:sz w:val="28"/>
          <w:szCs w:val="28"/>
        </w:rPr>
      </w:pPr>
      <w:r>
        <w:t>43000 Bjelovar</w:t>
      </w:r>
    </w:p>
    <w:p w:rsidRDefault="00D354DB" w:rsidP="00D354DB" w:rsidR="00D354DB">
      <w:pPr>
        <w:pStyle w:val="Bezproreda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St-151/2016</w:t>
      </w:r>
    </w:p>
    <w:p w:rsidRDefault="00D354DB" w:rsidP="00D354DB" w:rsidR="00D354DB">
      <w:pPr>
        <w:rPr>
          <w:b/>
          <w:sz w:val="28"/>
          <w:szCs w:val="28"/>
        </w:rPr>
      </w:pPr>
    </w:p>
    <w:p w:rsidRDefault="00D354DB" w:rsidP="00D354DB" w:rsidR="00D35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Predmet: Izvješće stečajnog upravitelja o stvarnim troškovima (čl. </w:t>
      </w:r>
      <w:smartTag w:element="metricconverter" w:uri="urn:schemas-microsoft-com:office:smarttags">
        <w:smartTagPr>
          <w:attr w:val="29 St" w:name="ProductID"/>
        </w:smartTagPr>
        <w:r>
          <w:rPr>
            <w:b/>
            <w:sz w:val="28"/>
            <w:szCs w:val="28"/>
          </w:rPr>
          <w:t>29 St</w:t>
        </w:r>
      </w:smartTag>
      <w:r>
        <w:rPr>
          <w:b/>
          <w:sz w:val="28"/>
          <w:szCs w:val="28"/>
        </w:rPr>
        <w:t>.z.)</w:t>
      </w:r>
    </w:p>
    <w:p w:rsidRDefault="00D354DB" w:rsidP="00D354DB" w:rsidR="00D354DB">
      <w:pPr>
        <w:jc w:val="center"/>
      </w:pPr>
      <w:r>
        <w:t>za period 13.4.2017.-15.11.2018.</w:t>
      </w:r>
    </w:p>
    <w:p w:rsidRDefault="00D354DB" w:rsidP="00D354DB" w:rsidR="00D354DB"/>
    <w:p w:rsidRDefault="00D354DB" w:rsidP="00D354DB" w:rsidR="00D354DB">
      <w:pPr>
        <w:jc w:val="both"/>
      </w:pPr>
      <w:r>
        <w:t>U periodu od 13.4.2017. zaključno sa danom 15.11.2018. nastali su slijedeći stvarni troškovi koji terete stečajnog upravitelja te se zahtijeva naknada:</w:t>
      </w:r>
    </w:p>
    <w:p w:rsidRDefault="00D354DB" w:rsidP="00D354DB" w:rsidR="00D354DB">
      <w:pPr>
        <w:jc w:val="both"/>
      </w:pPr>
      <w:bookmarkStart w:name="_Hlk530132850" w:id="0"/>
      <w:r>
        <w:t xml:space="preserve">1.  </w:t>
      </w:r>
      <w:bookmarkStart w:name="_Hlk530385407" w:id="1"/>
      <w:bookmarkStart w:name="_Hlk519851176" w:id="2"/>
      <w:r>
        <w:t xml:space="preserve">troškovi putovanja na relaciji Koprivnica-Virovitica dana 13.4.2017. prema putnom nalogu br. 19/17 u iznosu od </w:t>
      </w:r>
      <w:r>
        <w:rPr>
          <w:b/>
        </w:rPr>
        <w:t>280,00 kn</w:t>
      </w:r>
      <w:r>
        <w:t>. Razlog putovanja: primopredaja.  Putovanje obavljeno osobnim automobilom, putni nalog u prilog</w:t>
      </w:r>
      <w:bookmarkEnd w:id="0"/>
      <w:bookmarkEnd w:id="1"/>
      <w:r>
        <w:t>u</w:t>
      </w:r>
    </w:p>
    <w:p w:rsidRDefault="00D354DB" w:rsidP="00D354DB" w:rsidR="00D354DB">
      <w:pPr>
        <w:jc w:val="both"/>
      </w:pPr>
      <w:r>
        <w:t xml:space="preserve">2.  troškovi putovanja na relaciji Koprivnica-Virovitica dana 6.9.2017. prema putnom nalogu br. 41/17 u iznosu od </w:t>
      </w:r>
      <w:r>
        <w:rPr>
          <w:b/>
        </w:rPr>
        <w:t>280,00 kn</w:t>
      </w:r>
      <w:r>
        <w:t>. Razlog putovanja: primopredaja pokretnina.  Putovanje obavljeno osobnim automobilom, putni nalog u prilogu</w:t>
      </w:r>
    </w:p>
    <w:p w:rsidRDefault="00D354DB" w:rsidP="00D354DB" w:rsidR="00D354DB">
      <w:pPr>
        <w:jc w:val="both"/>
      </w:pPr>
      <w:r>
        <w:t xml:space="preserve">3. troškovi putovanja na relaciji Koprivnica-Virovitica dana 19.2.2018. prema putnom nalogu br. 8/18 u iznosu od </w:t>
      </w:r>
      <w:r>
        <w:rPr>
          <w:b/>
        </w:rPr>
        <w:t>280,00 kn</w:t>
      </w:r>
      <w:r>
        <w:t>. Razlog putovanja: razgledavanje nekretnine.  Putovanje obavljeno osobnim automobilom, putni nalog u prilogu</w:t>
      </w:r>
    </w:p>
    <w:p w:rsidRDefault="00D354DB" w:rsidP="00D354DB" w:rsidR="00D354DB">
      <w:pPr>
        <w:jc w:val="both"/>
      </w:pPr>
      <w:r>
        <w:t xml:space="preserve">4. troškovi putovanja na relaciji Koprivnica-Bjelovar dana 28.2.2018. prema putnom nalogu br. 11/18 u iznosu od </w:t>
      </w:r>
      <w:r>
        <w:rPr>
          <w:b/>
        </w:rPr>
        <w:t>192,00 kn</w:t>
      </w:r>
      <w:r>
        <w:t>. Razlog putovanja: dražba.  Putovanje obavljeno osobnim automobilom, putni nalog u prilogu</w:t>
      </w:r>
    </w:p>
    <w:p w:rsidRDefault="00D354DB" w:rsidP="00D354DB" w:rsidR="00D354DB">
      <w:pPr>
        <w:jc w:val="both"/>
      </w:pPr>
      <w:bookmarkStart w:name="_Hlk530385987" w:id="3"/>
      <w:r>
        <w:t xml:space="preserve">5. troškovi putovanja na relaciji Koprivnica-Bjelovar dana 25.4.2018. prema putnom nalogu br. 19/18 u iznosu od </w:t>
      </w:r>
      <w:r>
        <w:rPr>
          <w:b/>
        </w:rPr>
        <w:t>168,00 kn</w:t>
      </w:r>
      <w:r>
        <w:t>. Razlog putovanja: dražba.  Putovanje obavljeno osobnim automobilom, putni nalog u prilogu</w:t>
      </w:r>
      <w:bookmarkEnd w:id="3"/>
    </w:p>
    <w:bookmarkEnd w:id="2"/>
    <w:p w:rsidRDefault="00D354DB" w:rsidP="00D354DB" w:rsidR="00D354DB">
      <w:pPr>
        <w:jc w:val="both"/>
      </w:pPr>
      <w:r>
        <w:t xml:space="preserve">6. troškovi putovanja (1/2 troška) na relaciji Koprivnica-Bjelovar dana 28.5.2018. prema putnom nalogu br. 24/18 u iznosu od </w:t>
      </w:r>
      <w:r>
        <w:rPr>
          <w:b/>
        </w:rPr>
        <w:t>84,00 kn</w:t>
      </w:r>
      <w:r>
        <w:t>. Razlog putovanja: dražba.  Putovanje obavljeno osobnim automobilom, putni nalog u prilogu.</w:t>
      </w:r>
    </w:p>
    <w:p w:rsidRDefault="00D354DB" w:rsidP="00D354DB" w:rsidR="00D354DB">
      <w:bookmarkStart w:name="_Hlk530386106" w:id="4"/>
      <w:r>
        <w:t xml:space="preserve">7. troškovi putovanja na relaciji Koprivnica-Bjelovar dana 10.7.2018. prema putnom nalogu br. 8/18 u iznosu od </w:t>
      </w:r>
      <w:r>
        <w:rPr>
          <w:b/>
        </w:rPr>
        <w:t>168,00 kn</w:t>
      </w:r>
      <w:r>
        <w:t>. Razlog putovanja: dražba.  Putovanje obavljeno osobnim automobilom, putni nalog u prilogu</w:t>
      </w:r>
    </w:p>
    <w:bookmarkEnd w:id="4"/>
    <w:p w:rsidRDefault="00D354DB" w:rsidP="00D354DB" w:rsidR="00D354DB">
      <w:r>
        <w:lastRenderedPageBreak/>
        <w:t xml:space="preserve">8. troškovi putovanja (1/2 troška) na relaciji Koprivnica-Bjelovar dana 23.8.2018. prema putnom nalogu br. 14/18 u iznosu od </w:t>
      </w:r>
      <w:r>
        <w:rPr>
          <w:b/>
        </w:rPr>
        <w:t>84,00 kn</w:t>
      </w:r>
      <w:r>
        <w:t>. Razlog putovanja: dražba.  Putovanje obavljeno osobnim aut</w:t>
      </w:r>
      <w:r>
        <w:t>omobilom, putni nalog u prilogu</w:t>
      </w:r>
    </w:p>
    <w:p w:rsidRDefault="00D354DB" w:rsidP="00D354DB" w:rsidR="00D354DB">
      <w:r>
        <w:t xml:space="preserve">9. troškovi putovanja na relaciji Koprivnica-Bjelovar dana 20.9.2018. prema putnom nalogu br. 20/18 u iznosu od </w:t>
      </w:r>
      <w:r>
        <w:rPr>
          <w:b/>
        </w:rPr>
        <w:t>168,00 kn</w:t>
      </w:r>
      <w:r>
        <w:t>. Razlog putovanja: dražba.  Putovanje obavljeno osobnim automobilom, putni nalog u prilogu.</w:t>
      </w:r>
    </w:p>
    <w:p w:rsidRDefault="00D354DB" w:rsidP="00D354DB" w:rsidR="00D354DB">
      <w:r>
        <w:t xml:space="preserve">10. troškovi putovanja na relaciji Koprivnica-Bjelovar dana 25.10.2018. prema putnom nalogu br. 30/18 u iznosu od </w:t>
      </w:r>
      <w:r>
        <w:rPr>
          <w:b/>
        </w:rPr>
        <w:t>168,00 kn</w:t>
      </w:r>
      <w:r>
        <w:t>. Razlog putovanja: dražba.  Putovanje obavljeno osobnim automobilom, putni nalog u prilogu.</w:t>
      </w:r>
    </w:p>
    <w:p w:rsidRDefault="00D354DB" w:rsidP="00D354DB" w:rsidR="00D354DB"/>
    <w:p w:rsidRDefault="00D354DB" w:rsidP="00D354DB" w:rsidR="00D354DB">
      <w:pPr>
        <w:rPr>
          <w:b/>
        </w:rPr>
      </w:pPr>
      <w:r>
        <w:t xml:space="preserve">Sveukupno troškovi za razdoblje 13.4.2017. –15.11.2018. = </w:t>
      </w:r>
      <w:r>
        <w:rPr>
          <w:b/>
        </w:rPr>
        <w:t xml:space="preserve">1.872,00 kn </w:t>
      </w:r>
    </w:p>
    <w:p w:rsidRDefault="00D354DB" w:rsidP="00D354DB" w:rsidR="00D354DB"/>
    <w:p w:rsidRDefault="00D354DB" w:rsidP="00D354DB" w:rsidR="00D354DB">
      <w:pPr>
        <w:jc w:val="both"/>
      </w:pPr>
      <w:r>
        <w:t>Molim sud da donese rješenje kojim se odobrava  obračun stvarnih troškova stečajnog upravitelja za razdoblje 13.4.2017. – 15.11.2018., prema Izvješću stečajnog upravitelja o stvarnim troškovima od 16.11.2018.</w:t>
      </w:r>
    </w:p>
    <w:p w:rsidRDefault="00D354DB" w:rsidP="00D354DB" w:rsidR="00D354DB"/>
    <w:p w:rsidRDefault="00D354DB" w:rsidP="00D354DB" w:rsidR="00D354DB">
      <w:r>
        <w:t>U Koprivnici, 16.11.2018.</w:t>
      </w:r>
      <w:bookmarkStart w:name="_GoBack" w:id="5"/>
      <w:bookmarkEnd w:id="5"/>
    </w:p>
    <w:p w:rsidRDefault="00D354DB" w:rsidP="00D354DB" w:rsidR="00D354DB">
      <w:pPr>
        <w:ind w:left="7080"/>
      </w:pPr>
      <w:r>
        <w:t>Stečajni Upravitelj</w:t>
      </w:r>
    </w:p>
    <w:p w:rsidRDefault="00D354DB" w:rsidP="00D354DB" w:rsidR="00D354DB">
      <w:pPr>
        <w:ind w:left="7080"/>
      </w:pPr>
      <w:r>
        <w:t>Nenad Homar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4DB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22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St-151/2016-73</izvorni_sadrzaj>
    <derivirana_varijabla naziv="DomainObject.Oznaka_1">St-151/2016-73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St-151/2016-73</izvorni_sadrzaj>
    <derivirana_varijabla naziv="DomainObject.PoslovniBrojDokumenta_1">St-151/2016-73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EE711-E55F-454F-AC1F-2464ACBE7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2513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2018-11-29T12:49:00Z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