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22dba" w14:paraId="e322dba" w:rsidRDefault="00D73A6B" w:rsidP="00D73A6B" w:rsidR="00D73A6B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A6B" w:rsidP="00D73A6B" w:rsidR="00D73A6B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D73A6B" w:rsidP="00D73A6B" w:rsidR="00D73A6B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73A6B" w:rsidP="00D73A6B" w:rsidR="00D73A6B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73A6B" w:rsidP="00D73A6B" w:rsidR="00D73A6B"/>
    <w:p w:rsidRDefault="00D73A6B" w:rsidP="00D73A6B" w:rsidR="00D73A6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D73A6B" w:rsidP="00D73A6B" w:rsidR="00D73A6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D73A6B" w:rsidP="00D73A6B" w:rsidR="00D73A6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D73A6B" w:rsidP="00D73A6B" w:rsidR="00D73A6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73A6B" w:rsidP="00D73A6B" w:rsidR="00D73A6B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5824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ENIGMA d. o. o. Pula, Peroj 288 B, OIB </w:t>
      </w:r>
      <w:r w:rsidRPr="00D73A6B">
        <w:rPr>
          <w:rFonts w:cs="Times New Roman" w:eastAsia="Times New Roman"/>
          <w:szCs w:val="24"/>
          <w:lang w:eastAsia="hr-HR"/>
        </w:rPr>
        <w:t>38708033725</w:t>
      </w:r>
      <w:r>
        <w:rPr>
          <w:rFonts w:cs="Times New Roman" w:eastAsia="Times New Roman"/>
          <w:szCs w:val="24"/>
          <w:lang w:eastAsia="hr-HR"/>
        </w:rPr>
        <w:t>, MBS 040094808,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D73A6B" w:rsidP="00D73A6B" w:rsidR="00D73A6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73A6B" w:rsidP="00D73A6B" w:rsidR="00D73A6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D73A6B" w:rsidP="00D73A6B" w:rsidR="00D73A6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73A6B" w:rsidP="00D73A6B" w:rsidR="00D73A6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 w:rsidRPr="00D73A6B">
        <w:rPr>
          <w:rFonts w:cs="Times New Roman" w:eastAsia="Times New Roman"/>
          <w:szCs w:val="24"/>
          <w:lang w:eastAsia="hr-HR"/>
        </w:rPr>
        <w:t>ENIGMA d. o. o. Pula, Peroj 288 B, OIB 38708033725, MBS 040094808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D73A6B" w:rsidP="00D73A6B" w:rsidR="00D73A6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73A6B" w:rsidP="00D73A6B" w:rsidR="00D73A6B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D73A6B" w:rsidP="00D73A6B" w:rsidR="00D73A6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73A6B" w:rsidP="00D73A6B" w:rsidR="00D73A6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MODESTE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94070D">
        <w:rPr>
          <w:rFonts w:cs="Times New Roman" w:eastAsia="Times New Roman"/>
          <w:szCs w:val="24"/>
          <w:lang w:eastAsia="hr-HR"/>
        </w:rPr>
        <w:t>3506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 w:rsidR="0094070D">
        <w:t>34.627,85</w:t>
      </w:r>
      <w: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D73A6B" w:rsidP="00D73A6B" w:rsidR="00D73A6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D73A6B" w:rsidP="00D73A6B" w:rsidR="00D73A6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D73A6B" w:rsidP="00D73A6B" w:rsidR="00D73A6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73A6B" w:rsidP="00D73A6B" w:rsidR="00D73A6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D73A6B" w:rsidP="00D73A6B" w:rsidR="00D73A6B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D73A6B" w:rsidP="00D73A6B" w:rsidR="00D73A6B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94070D">
        <w:rPr>
          <w:rFonts w:cs="Times New Roman" w:eastAsia="Times New Roman"/>
          <w:szCs w:val="24"/>
          <w:lang w:eastAsia="hr-HR"/>
        </w:rPr>
        <w:t>, v. r.</w:t>
      </w:r>
    </w:p>
    <w:p w:rsidRDefault="00D73A6B" w:rsidP="00D73A6B" w:rsidR="00D73A6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D73A6B" w:rsidP="00D73A6B" w:rsidR="00D73A6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D73A6B" w:rsidP="00D73A6B" w:rsidR="00D73A6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D73A6B" w:rsidP="00D73A6B" w:rsidR="00D73A6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D73A6B" w:rsidP="00D73A6B" w:rsidR="00D73A6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D73A6B" w:rsidP="00D73A6B" w:rsidR="00D73A6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D73A6B" w:rsidP="00D73A6B" w:rsidR="00D73A6B" w:rsidRPr="00D05CA9">
      <w:pPr>
        <w:tabs>
          <w:tab w:pos="4116" w:val="left"/>
        </w:tabs>
      </w:pPr>
    </w:p>
    <w:p w:rsidRDefault="00D73A6B" w:rsidP="00D73A6B" w:rsidR="00D73A6B" w:rsidRPr="00D05CA9">
      <w:pPr>
        <w:tabs>
          <w:tab w:pos="4116" w:val="left"/>
        </w:tabs>
      </w:pPr>
    </w:p>
    <w:p w:rsidRDefault="00D73A6B" w:rsidP="00D73A6B" w:rsidR="00D73A6B" w:rsidRPr="00D05CA9">
      <w:pPr>
        <w:tabs>
          <w:tab w:pos="4116" w:val="left"/>
        </w:tabs>
      </w:pPr>
    </w:p>
    <w:p w:rsidRDefault="00D73A6B" w:rsidP="00D73A6B" w:rsidR="00D73A6B" w:rsidRPr="00D05CA9">
      <w:pPr>
        <w:tabs>
          <w:tab w:pos="4116" w:val="left"/>
        </w:tabs>
      </w:pPr>
    </w:p>
    <w:p w:rsidRDefault="00D73A6B" w:rsidP="00D73A6B" w:rsidR="00D73A6B" w:rsidRPr="00D05CA9">
      <w:pPr>
        <w:tabs>
          <w:tab w:pos="4116" w:val="left"/>
        </w:tabs>
      </w:pPr>
    </w:p>
    <w:p w:rsidRDefault="00D73A6B" w:rsidP="00D73A6B" w:rsidR="00D73A6B" w:rsidRPr="00D05CA9">
      <w:pPr>
        <w:tabs>
          <w:tab w:pos="4116" w:val="left"/>
        </w:tabs>
      </w:pPr>
    </w:p>
    <w:p w:rsidRDefault="00D73A6B" w:rsidP="00D73A6B" w:rsidR="00D73A6B" w:rsidRPr="00D05CA9">
      <w:pPr>
        <w:tabs>
          <w:tab w:pos="4116" w:val="left"/>
        </w:tabs>
      </w:pPr>
    </w:p>
    <w:p w:rsidRDefault="00D73A6B" w:rsidP="00D73A6B" w:rsidR="00D73A6B" w:rsidRPr="00D05CA9">
      <w:pPr>
        <w:tabs>
          <w:tab w:pos="4116" w:val="left"/>
        </w:tabs>
      </w:pPr>
    </w:p>
    <w:p w:rsidRDefault="00D73A6B" w:rsidP="00D73A6B" w:rsidR="00D73A6B" w:rsidRPr="00D05CA9">
      <w:pPr>
        <w:tabs>
          <w:tab w:pos="4116" w:val="left"/>
        </w:tabs>
      </w:pPr>
    </w:p>
    <w:p w:rsidRDefault="00D73A6B" w:rsidP="00D73A6B" w:rsidR="00D73A6B" w:rsidRPr="00D05CA9"/>
    <w:p w:rsidRDefault="00D73A6B" w:rsidP="00D73A6B" w:rsidR="00D73A6B" w:rsidRPr="00D05CA9"/>
    <w:p w:rsidRDefault="00D73A6B" w:rsidP="00D73A6B" w:rsidR="00D73A6B" w:rsidRPr="00D05CA9"/>
    <w:p w:rsidRDefault="00D73A6B" w:rsidP="00D73A6B" w:rsidR="00D73A6B" w:rsidRPr="00D05CA9"/>
    <w:p w:rsidRDefault="00D73A6B" w:rsidP="00D73A6B" w:rsidR="00D73A6B" w:rsidRPr="00D05CA9"/>
    <w:p w:rsidRDefault="00D73A6B" w:rsidP="00D73A6B" w:rsidR="00D73A6B" w:rsidRPr="00D05CA9"/>
    <w:p w:rsidRDefault="00D73A6B" w:rsidP="00D73A6B" w:rsidR="00D73A6B" w:rsidRPr="00D05CA9"/>
    <w:p w:rsidRDefault="00D73A6B" w:rsidP="00D73A6B" w:rsidR="00D73A6B" w:rsidRPr="00D05CA9"/>
    <w:p w:rsidRDefault="00D73A6B" w:rsidP="00D73A6B" w:rsidR="00D73A6B" w:rsidRPr="00D05CA9"/>
    <w:p w:rsidRDefault="00D73A6B" w:rsidP="00D73A6B" w:rsidR="00D73A6B" w:rsidRPr="00D05CA9"/>
    <w:p w:rsidRDefault="00D73A6B" w:rsidP="00D73A6B" w:rsidR="00D73A6B" w:rsidRPr="00D05CA9"/>
    <w:p w:rsidRDefault="00D73A6B" w:rsidP="00D73A6B" w:rsidR="00D73A6B" w:rsidRPr="00D05CA9"/>
    <w:p w:rsidRDefault="00D73A6B" w:rsidP="00D73A6B" w:rsidR="00D73A6B" w:rsidRPr="00D05CA9"/>
    <w:p w:rsidRDefault="00D73A6B" w:rsidP="00D73A6B" w:rsidR="00D73A6B" w:rsidRPr="00D05CA9"/>
    <w:p w:rsidRDefault="00D73A6B" w:rsidP="00D73A6B" w:rsidR="00D73A6B" w:rsidRPr="00D05CA9"/>
    <w:p w:rsidRDefault="00D73A6B" w:rsidP="00D73A6B" w:rsidR="00D73A6B"/>
    <w:p w:rsidRDefault="00D73A6B" w:rsidP="00D73A6B" w:rsidR="00D73A6B"/>
    <w:p w:rsidRDefault="00D73A6B" w:rsidP="00D73A6B" w:rsidR="00D73A6B"/>
    <w:p w:rsidRDefault="00D73A6B" w:rsidP="00D73A6B" w:rsidR="00D73A6B"/>
    <w:p w:rsidRDefault="00D73A6B" w:rsidP="00D73A6B" w:rsidR="00D73A6B"/>
    <w:p w:rsidRDefault="00D73A6B" w:rsidP="00D73A6B" w:rsidR="00D73A6B"/>
    <w:p w:rsidRDefault="00D73A6B" w:rsidP="00D73A6B" w:rsidR="00D73A6B"/>
    <w:p w:rsidRDefault="00D73A6B" w:rsidP="00D73A6B" w:rsidR="00D73A6B"/>
    <w:p w:rsidRDefault="00D73A6B" w:rsidP="00D73A6B" w:rsidR="00D73A6B"/>
    <w:p w:rsidRDefault="00D73A6B" w:rsidP="00D73A6B" w:rsidR="00D73A6B"/>
    <w:p w:rsidRDefault="00D73A6B" w:rsidP="00D73A6B" w:rsidR="00D73A6B"/>
    <w:p w:rsidRDefault="00D73A6B" w:rsidP="00D73A6B" w:rsidR="00D73A6B"/>
    <w:p w:rsidRDefault="00D73A6B" w:rsidP="00D73A6B" w:rsidR="00D73A6B"/>
    <w:p w:rsidRDefault="00D73A6B" w:rsidP="00D73A6B" w:rsidR="00D73A6B"/>
    <w:p w:rsidRDefault="00D73A6B" w:rsidP="00D73A6B" w:rsidR="00D73A6B"/>
    <w:p w:rsidRDefault="00D73A6B" w:rsidP="00D73A6B" w:rsidR="00D73A6B"/>
    <w:p w:rsidRDefault="00D73A6B" w:rsidP="00D73A6B" w:rsidR="00D73A6B"/>
    <w:p w:rsidRDefault="00D73A6B" w:rsidP="00D73A6B" w:rsidR="00D73A6B"/>
    <w:p w:rsidRDefault="00D73A6B" w:rsidP="00D73A6B" w:rsidR="00D73A6B"/>
    <w:p w:rsidRDefault="00D73A6B" w:rsidP="00D73A6B" w:rsidR="00D73A6B"/>
    <w:p w:rsidRDefault="00D73A6B" w:rsidP="00D73A6B" w:rsidR="00D73A6B"/>
    <w:p w:rsidRDefault="00D73A6B" w:rsidP="00D73A6B" w:rsidR="00D73A6B"/>
    <w:p w:rsidRDefault="00570448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792A" w:rsidP="00D73A6B" w:rsidR="00F6792A">
      <w:r>
        <w:separator/>
      </w:r>
    </w:p>
  </w:endnote>
  <w:endnote w:id="0" w:type="continuationSeparator">
    <w:p w:rsidRDefault="00F6792A" w:rsidP="00D73A6B" w:rsidR="00F67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792A" w:rsidP="00D73A6B" w:rsidR="00F6792A">
      <w:r>
        <w:separator/>
      </w:r>
    </w:p>
  </w:footnote>
  <w:footnote w:id="0" w:type="continuationSeparator">
    <w:p w:rsidRDefault="00F6792A" w:rsidP="00D73A6B" w:rsidR="00F67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792A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570448">
      <w:rPr>
        <w:noProof/>
      </w:rPr>
      <w:t>2</w:t>
    </w:r>
    <w:r>
      <w:fldChar w:fldCharType="end"/>
    </w:r>
    <w:r>
      <w:tab/>
    </w:r>
    <w:r w:rsidRPr="00F65D9B">
      <w:t>11 St-</w:t>
    </w:r>
    <w:r>
      <w:t>41</w:t>
    </w:r>
    <w:r w:rsidR="00D73A6B">
      <w:t>2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792A" w:rsidP="0021081C" w:rsidR="00A81E97">
    <w:pPr>
      <w:pStyle w:val="Zaglavlje"/>
      <w:jc w:val="right"/>
    </w:pPr>
    <w:r>
      <w:t>11 St-41</w:t>
    </w:r>
    <w:r w:rsidR="00D73A6B">
      <w:t>2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75EB"/>
    <w:rsid w:val="00570448"/>
    <w:rsid w:val="006475EB"/>
    <w:rsid w:val="00722FDB"/>
    <w:rsid w:val="0094070D"/>
    <w:rsid w:val="009A6044"/>
    <w:rsid w:val="00BF033F"/>
    <w:rsid w:val="00D73A6B"/>
    <w:rsid w:val="00F6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3A6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73A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3A6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A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A6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73A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73A6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22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FD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FDB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FD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FD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3A6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73A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3A6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A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A6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73A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73A6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22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FD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FDB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FD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FD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St-412/2015</izvorni_sadrzaj>
    <derivirana_varijabla naziv="DomainObject.Predmet.OznakaBroj_1">St-412/2015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ENIGMA d.o.o. PULA</izvorni_sadrzaj>
    <derivirana_varijabla naziv="DomainObject.Predmet.ProtustrankaFormated_1">  ENIGMA d.o.o. PULA</derivirana_varijabla>
  </DomainObject.Predmet.ProtustrankaFormated>
  <DomainObject.Predmet.ProtustrankaFormatedOIB>
    <izvorni_sadrzaj>  ENIGMA d.o.o. PULA, OIB 38708033725</izvorni_sadrzaj>
    <derivirana_varijabla naziv="DomainObject.Predmet.ProtustrankaFormatedOIB_1">  ENIGMA d.o.o. PULA, OIB 38708033725</derivirana_varijabla>
  </DomainObject.Predmet.ProtustrankaFormatedOIB>
  <DomainObject.Predmet.ProtustrankaFormatedWithAdress>
    <izvorni_sadrzaj> ENIGMA d.o.o. PULA, Peroj 288/B, 52100 Pula</izvorni_sadrzaj>
    <derivirana_varijabla naziv="DomainObject.Predmet.ProtustrankaFormatedWithAdress_1"> ENIGMA d.o.o. PULA, Peroj 288/B, 52100 Pula</derivirana_varijabla>
  </DomainObject.Predmet.ProtustrankaFormatedWithAdress>
  <DomainObject.Predmet.ProtustrankaFormatedWithAdressOIB>
    <izvorni_sadrzaj> ENIGMA d.o.o. PULA, OIB 38708033725, Peroj 288/B, 52100 Pula</izvorni_sadrzaj>
    <derivirana_varijabla naziv="DomainObject.Predmet.ProtustrankaFormatedWithAdressOIB_1"> ENIGMA d.o.o. PULA, OIB 38708033725, Peroj 288/B, 52100 Pula</derivirana_varijabla>
  </DomainObject.Predmet.ProtustrankaFormatedWithAdressOIB>
  <DomainObject.Predmet.ProtustrankaWithAdress>
    <izvorni_sadrzaj>ENIGMA d.o.o. PULA Peroj 288/B, 52100 Pula</izvorni_sadrzaj>
    <derivirana_varijabla naziv="DomainObject.Predmet.ProtustrankaWithAdress_1">ENIGMA d.o.o. PULA Peroj 288/B, 52100 Pula</derivirana_varijabla>
  </DomainObject.Predmet.ProtustrankaWithAdress>
  <DomainObject.Predmet.ProtustrankaWithAdressOIB>
    <izvorni_sadrzaj>ENIGMA d.o.o. PULA, OIB 38708033725, Peroj 288/B, 52100 Pula</izvorni_sadrzaj>
    <derivirana_varijabla naziv="DomainObject.Predmet.ProtustrankaWithAdressOIB_1">ENIGMA d.o.o. PULA, OIB 38708033725, Peroj 288/B, 52100 Pula</derivirana_varijabla>
  </DomainObject.Predmet.ProtustrankaWithAdressOIB>
  <DomainObject.Predmet.ProtustrankaNazivFormated>
    <izvorni_sadrzaj>ENIGMA d.o.o. PULA</izvorni_sadrzaj>
    <derivirana_varijabla naziv="DomainObject.Predmet.ProtustrankaNazivFormated_1">ENIGMA d.o.o. PULA</derivirana_varijabla>
  </DomainObject.Predmet.ProtustrankaNazivFormated>
  <DomainObject.Predmet.ProtustrankaNazivFormatedOIB>
    <izvorni_sadrzaj>ENIGMA d.o.o. PULA, OIB 38708033725</izvorni_sadrzaj>
    <derivirana_varijabla naziv="DomainObject.Predmet.ProtustrankaNazivFormatedOIB_1">ENIGMA d.o.o. PULA, OIB 38708033725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34267.85</izvorni_sadrzaj>
    <derivirana_varijabla naziv="DomainObject.Predmet.TrenutnaVrijednost_1">34267.85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ENIGMA d.o.o. PULA</item>
    </izvorni_sadrzaj>
    <derivirana_varijabla naziv="DomainObject.Predmet.ProtuStrankaListFormated_1">
      <item>ENIGMA d.o.o. PULA</item>
    </derivirana_varijabla>
  </DomainObject.Predmet.ProtuStrankaListFormated>
  <DomainObject.Predmet.ProtuStrankaListFormatedOIB>
    <izvorni_sadrzaj>
      <item>ENIGMA d.o.o. PULA, OIB 38708033725</item>
    </izvorni_sadrzaj>
    <derivirana_varijabla naziv="DomainObject.Predmet.ProtuStrankaListFormatedOIB_1">
      <item>ENIGMA d.o.o. PULA, OIB 38708033725</item>
    </derivirana_varijabla>
  </DomainObject.Predmet.ProtuStrankaListFormatedOIB>
  <DomainObject.Predmet.ProtuStrankaListFormatedWithAdress>
    <izvorni_sadrzaj>
      <item>ENIGMA d.o.o. PULA, Peroj 288/B, 52100 Pula</item>
    </izvorni_sadrzaj>
    <derivirana_varijabla naziv="DomainObject.Predmet.ProtuStrankaListFormatedWithAdress_1">
      <item>ENIGMA d.o.o. PULA, Peroj 288/B, 52100 Pula</item>
    </derivirana_varijabla>
  </DomainObject.Predmet.ProtuStrankaListFormatedWithAdress>
  <DomainObject.Predmet.ProtuStrankaListFormatedWithAdressOIB>
    <izvorni_sadrzaj>
      <item>ENIGMA d.o.o. PULA, OIB 38708033725, Peroj 288/B, 52100 Pula</item>
    </izvorni_sadrzaj>
    <derivirana_varijabla naziv="DomainObject.Predmet.ProtuStrankaListFormatedWithAdressOIB_1">
      <item>ENIGMA d.o.o. PULA, OIB 38708033725, Peroj 288/B, 52100 Pula</item>
    </derivirana_varijabla>
  </DomainObject.Predmet.ProtuStrankaListFormatedWithAdressOIB>
  <DomainObject.Predmet.ProtuStrankaListNazivFormated>
    <izvorni_sadrzaj>
      <item>ENIGMA d.o.o. PULA</item>
    </izvorni_sadrzaj>
    <derivirana_varijabla naziv="DomainObject.Predmet.ProtuStrankaListNazivFormated_1">
      <item>ENIGMA d.o.o. PULA</item>
    </derivirana_varijabla>
  </DomainObject.Predmet.ProtuStrankaListNazivFormated>
  <DomainObject.Predmet.ProtuStrankaListNazivFormatedOIB>
    <izvorni_sadrzaj>
      <item>ENIGMA d.o.o. PULA, OIB 38708033725</item>
    </izvorni_sadrzaj>
    <derivirana_varijabla naziv="DomainObject.Predmet.ProtuStrankaListNazivFormatedOIB_1">
      <item>ENIGMA d.o.o. PULA, OIB 38708033725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ENIGMA d.o.o. PULA</izvorni_sadrzaj>
    <derivirana_varijabla naziv="DomainObject.Predmet.ProtustrankaIDrugi_1">ENIGMA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ENIGMA d.o.o. PULA, OIB 38708033725, Peroj 288/B, 52100 Pula</izvorni_sadrzaj>
    <derivirana_varijabla naziv="DomainObject.Predmet.ProtustrankaIDrugiAdressOIB_1">ENIGMA d.o.o. PULA, OIB 38708033725, Peroj 288/B,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ENIGMA d.o.o. PULA</item>
    </izvorni_sadrzaj>
    <derivirana_varijabla naziv="DomainObject.Predmet.SudioniciListNaziv_1">
      <item>FINANCIJSKA AGENCIJA, RC RIJEKA, PODRUŽNICA PULA, PULA</item>
      <item>ENIGMA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ENIGMA d.o.o. PULA, OIB 38708033725, Peroj 288/B,52100 Pula</item>
    </izvorni_sadrzaj>
    <derivirana_varijabla naziv="DomainObject.Predmet.SudioniciListAdressOIB_1">
      <item>FINANCIJSKA AGENCIJA, RC RIJEKA, PODRUŽNICA PULA, PULA, OIB 85821130368, Ulica grada Vukovara 70,Zagreb</item>
      <item>ENIGMA d.o.o. PULA, OIB 38708033725, Peroj 288/B,52100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38708033725</item>
    </izvorni_sadrzaj>
    <derivirana_varijabla naziv="DomainObject.Predmet.SudioniciListNazivOIB_1">
      <item>, OIB 85821130368</item>
      <item>, OIB 38708033725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371</properties:Words>
  <properties:Characters>1987</properties:Characters>
  <properties:Lines>96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2015-11-30T10:53:00Z</dcterms:created>
  <dc:creator>Mihaela Kaligari</dc:creator>
  <dc:description/>
  <cp:keywords/>
  <cp:lastModifiedBy>wsadmin</cp:lastModifiedBy>
  <cp:lastPrinted>2015-11-30T10:59:00Z</cp:lastPrinted>
  <dcterms:modified xmlns:xsi="http://www.w3.org/2001/XMLSchema-instance" xsi:type="dcterms:W3CDTF">2015-12-15T12:50:00Z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