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adff" w14:paraId="fccad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C01433">
        <w:t>1847</w:t>
      </w:r>
      <w:r w:rsidR="008155EE" w:rsidRPr="005632E0">
        <w:t>/</w:t>
      </w:r>
      <w:r w:rsidR="00C01433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42A83">
        <w:t>02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C01433" w:rsidR="00D66226" w:rsidRPr="005632E0">
      <w:pPr>
        <w:pStyle w:val="Odlomakpopisa"/>
        <w:numPr>
          <w:ilvl w:val="0"/>
          <w:numId w:val="5"/>
        </w:numPr>
        <w:ind w:left="720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01433">
        <w:t xml:space="preserve">Dom za smještaj starijih i nemoćnih osoba Mala Mlaka, </w:t>
      </w:r>
      <w:r w:rsidR="00AC4528" w:rsidRPr="005632E0">
        <w:t xml:space="preserve"> </w:t>
      </w:r>
      <w:r w:rsidR="008639F1">
        <w:t>Zagreb</w:t>
      </w:r>
      <w:r w:rsidR="00C01433">
        <w:t>,</w:t>
      </w:r>
      <w:r w:rsidR="00E42A83">
        <w:t xml:space="preserve"> </w:t>
      </w:r>
      <w:r w:rsidR="00C01433">
        <w:t>Malomlačka 136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C01433">
        <w:t>91924583098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01433">
        <w:t>642.846,75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42A83">
        <w:t>02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01433">
      <w:rPr>
        <w:b/>
      </w:rPr>
      <w:t>1847</w:t>
    </w:r>
    <w:r w:rsidRPr="00BE567D">
      <w:rPr>
        <w:b/>
      </w:rPr>
      <w:t>/</w:t>
    </w:r>
    <w:r w:rsidR="00C0143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77FDC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8D3680"/>
    <w:rsid w:val="00920CA0"/>
    <w:rsid w:val="009419D8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01433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8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8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8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8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3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8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8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8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8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St-1847/2015</izvorni_sadrzaj>
    <derivirana_varijabla naziv="DomainObject.Predmet.OznakaBroj_1">St-1847/2015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SMJEŠTAJ STARIJIH I NEMOĆNIH OSOBA MALA MLAKA</izvorni_sadrzaj>
    <derivirana_varijabla naziv="DomainObject.Predmet.ProtustrankaFormated_1">  DOM ZA SMJEŠTAJ STARIJIH I NEMOĆNIH OSOBA MALA MLAKA</derivirana_varijabla>
  </DomainObject.Predmet.ProtustrankaFormated>
  <DomainObject.Predmet.ProtustrankaFormatedOIB>
    <izvorni_sadrzaj>  DOM ZA SMJEŠTAJ STARIJIH I NEMOĆNIH OSOBA MALA MLAKA, OIB 91924583098</izvorni_sadrzaj>
    <derivirana_varijabla naziv="DomainObject.Predmet.ProtustrankaFormatedOIB_1">  DOM ZA SMJEŠTAJ STARIJIH I NEMOĆNIH OSOBA MALA MLAKA, OIB 91924583098</derivirana_varijabla>
  </DomainObject.Predmet.ProtustrankaFormatedOIB>
  <DomainObject.Predmet.ProtustrankaFormatedWithAdress>
    <izvorni_sadrzaj> DOM ZA SMJEŠTAJ STARIJIH I NEMOĆNIH OSOBA MALA MLAKA, MALOMLAČKA 136, 10000 Zagreb</izvorni_sadrzaj>
    <derivirana_varijabla naziv="DomainObject.Predmet.ProtustrankaFormatedWithAdress_1"> DOM ZA SMJEŠTAJ STARIJIH I NEMOĆNIH OSOBA MALA MLAKA, MALOMLAČKA 136, 10000 Zagreb</derivirana_varijabla>
  </DomainObject.Predmet.ProtustrankaFormatedWithAdress>
  <DomainObject.Predmet.ProtustrankaFormatedWithAdressOIB>
    <izvorni_sadrzaj> DOM ZA SMJEŠTAJ STARIJIH I NEMOĆNIH OSOBA MALA MLAKA, OIB 91924583098, MALOMLAČKA 136, 10000 Zagreb</izvorni_sadrzaj>
    <derivirana_varijabla naziv="DomainObject.Predmet.ProtustrankaFormatedWithAdressOIB_1"> DOM ZA SMJEŠTAJ STARIJIH I NEMOĆNIH OSOBA MALA MLAKA, OIB 91924583098, MALOMLAČKA 136, 10000 Zagreb</derivirana_varijabla>
  </DomainObject.Predmet.ProtustrankaFormatedWithAdressOIB>
  <DomainObject.Predmet.ProtustrankaWithAdress>
    <izvorni_sadrzaj>DOM ZA SMJEŠTAJ STARIJIH I NEMOĆNIH OSOBA MALA MLAKA MALOMLAČKA 136, 10000 Zagreb</izvorni_sadrzaj>
    <derivirana_varijabla naziv="DomainObject.Predmet.ProtustrankaWithAdress_1">DOM ZA SMJEŠTAJ STARIJIH I NEMOĆNIH OSOBA MALA MLAKA MALOMLAČKA 136, 10000 Zagreb</derivirana_varijabla>
  </DomainObject.Predmet.ProtustrankaWithAdress>
  <DomainObject.Predmet.ProtustrankaWithAdressOIB>
    <izvorni_sadrzaj>DOM ZA SMJEŠTAJ STARIJIH I NEMOĆNIH OSOBA MALA MLAKA, OIB 91924583098, MALOMLAČKA 136, 10000 Zagreb</izvorni_sadrzaj>
    <derivirana_varijabla naziv="DomainObject.Predmet.ProtustrankaWithAdressOIB_1">DOM ZA SMJEŠTAJ STARIJIH I NEMOĆNIH OSOBA MALA MLAKA, OIB 91924583098, MALOMLAČKA 136, 10000 Zagreb</derivirana_varijabla>
  </DomainObject.Predmet.ProtustrankaWithAdressOIB>
  <DomainObject.Predmet.ProtustrankaNazivFormated>
    <izvorni_sadrzaj>DOM ZA SMJEŠTAJ STARIJIH I NEMOĆNIH OSOBA MALA MLAKA</izvorni_sadrzaj>
    <derivirana_varijabla naziv="DomainObject.Predmet.ProtustrankaNazivFormated_1">DOM ZA SMJEŠTAJ STARIJIH I NEMOĆNIH OSOBA MALA MLAKA</derivirana_varijabla>
  </DomainObject.Predmet.ProtustrankaNazivFormated>
  <DomainObject.Predmet.ProtustrankaNazivFormatedOIB>
    <izvorni_sadrzaj>DOM ZA SMJEŠTAJ STARIJIH I NEMOĆNIH OSOBA MALA MLAKA, OIB 91924583098</izvorni_sadrzaj>
    <derivirana_varijabla naziv="DomainObject.Predmet.ProtustrankaNazivFormatedOIB_1">DOM ZA SMJEŠTAJ STARIJIH I NEMOĆNIH OSOBA MALA MLAKA, OIB 91924583098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SMJEŠTAJ STARIJIH I NEMOĆNIH OSOBA MALA MLAKA</item>
    </izvorni_sadrzaj>
    <derivirana_varijabla naziv="DomainObject.Predmet.ProtuStrankaListFormated_1">
      <item>DOM ZA SMJEŠTAJ STARIJIH I NEMOĆNIH OSOBA MALA MLAKA</item>
    </derivirana_varijabla>
  </DomainObject.Predmet.ProtuStrankaListFormated>
  <DomainObject.Predmet.ProtuStrankaListFormatedOIB>
    <izvorni_sadrzaj>
      <item>DOM ZA SMJEŠTAJ STARIJIH I NEMOĆNIH OSOBA MALA MLAKA, OIB 91924583098</item>
    </izvorni_sadrzaj>
    <derivirana_varijabla naziv="DomainObject.Predmet.ProtuStrankaListFormatedOIB_1">
      <item>DOM ZA SMJEŠTAJ STARIJIH I NEMOĆNIH OSOBA MALA MLAKA, OIB 91924583098</item>
    </derivirana_varijabla>
  </DomainObject.Predmet.ProtuStrankaListFormatedOIB>
  <DomainObject.Predmet.ProtuStrankaListFormatedWithAdress>
    <izvorni_sadrzaj>
      <item>DOM ZA SMJEŠTAJ STARIJIH I NEMOĆNIH OSOBA MALA MLAKA, MALOMLAČKA 136, 10000 Zagreb</item>
    </izvorni_sadrzaj>
    <derivirana_varijabla naziv="DomainObject.Predmet.ProtuStrankaListFormatedWithAdress_1">
      <item>DOM ZA SMJEŠTAJ STARIJIH I NEMOĆNIH OSOBA MALA MLAKA, MALOMLAČKA 136, 10000 Zagreb</item>
    </derivirana_varijabla>
  </DomainObject.Predmet.ProtuStrankaListFormatedWithAdress>
  <DomainObject.Predmet.ProtuStrankaListFormatedWithAdressOIB>
    <izvorni_sadrzaj>
      <item>DOM ZA SMJEŠTAJ STARIJIH I NEMOĆNIH OSOBA MALA MLAKA, OIB 91924583098, MALOMLAČKA 136, 10000 Zagreb</item>
    </izvorni_sadrzaj>
    <derivirana_varijabla naziv="DomainObject.Predmet.ProtuStrankaListFormatedWithAdressOIB_1">
      <item>DOM ZA SMJEŠTAJ STARIJIH I NEMOĆNIH OSOBA MALA MLAKA, OIB 91924583098, MALOMLAČKA 136, 10000 Zagreb</item>
    </derivirana_varijabla>
  </DomainObject.Predmet.ProtuStrankaListFormatedWithAdressOIB>
  <DomainObject.Predmet.ProtuStrankaListNazivFormated>
    <izvorni_sadrzaj>
      <item>DOM ZA SMJEŠTAJ STARIJIH I NEMOĆNIH OSOBA MALA MLAKA</item>
    </izvorni_sadrzaj>
    <derivirana_varijabla naziv="DomainObject.Predmet.ProtuStrankaListNazivFormated_1">
      <item>DOM ZA SMJEŠTAJ STARIJIH I NEMOĆNIH OSOBA MALA MLAKA</item>
    </derivirana_varijabla>
  </DomainObject.Predmet.ProtuStrankaListNazivFormated>
  <DomainObject.Predmet.ProtuStrankaListNazivFormatedOIB>
    <izvorni_sadrzaj>
      <item>DOM ZA SMJEŠTAJ STARIJIH I NEMOĆNIH OSOBA MALA MLAKA, OIB 91924583098</item>
    </izvorni_sadrzaj>
    <derivirana_varijabla naziv="DomainObject.Predmet.ProtuStrankaListNazivFormatedOIB_1">
      <item>DOM ZA SMJEŠTAJ STARIJIH I NEMOĆNIH OSOBA MALA MLAKA, OIB 91924583098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SMJEŠTAJ STARIJIH I NEMOĆNIH OSOBA MALA MLAKA</izvorni_sadrzaj>
    <derivirana_varijabla naziv="DomainObject.Predmet.ProtustrankaIDrugi_1">DOM ZA SMJEŠTAJ STARIJIH I NEMOĆNIH OSOBA MALA MLAKA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SMJEŠTAJ STARIJIH I NEMOĆNIH OSOBA MALA MLAKA, OIB 91924583098, MALOMLAČKA 136, 10000 Zagreb</izvorni_sadrzaj>
    <derivirana_varijabla naziv="DomainObject.Predmet.ProtustrankaIDrugiAdressOIB_1">DOM ZA SMJEŠTAJ STARIJIH I NEMOĆNIH OSOBA MALA MLAKA, OIB 91924583098,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SMJEŠTAJ STARIJIH I NEMOĆNIH OSOBA MALA MLAKA</item>
    </izvorni_sadrzaj>
    <derivirana_varijabla naziv="DomainObject.Predmet.SudioniciListNaziv_1">
      <item>FINA Regionalni centar Zagreb</item>
      <item>DOM ZA SMJEŠTAJ STARIJIH I NEMOĆNIH OSOBA MALA MLAKA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SMJEŠTAJ STARIJIH I NEMOĆNIH OSOBA MALA MLAKA, OIB 91924583098, MALOMLAČKA 136,10000 Zagreb</item>
    </izvorni_sadrzaj>
    <derivirana_varijabla naziv="DomainObject.Predmet.SudioniciListAdressOIB_1">
      <item>FINA Regionalni centar Zagreb, OIB 85821130368, Trg svibanjskih žrtava 1995. 1,10000 Zagreb</item>
      <item>DOM ZA SMJEŠTAJ STARIJIH I NEMOĆNIH OSOBA MALA MLAKA, OIB 91924583098, MALOMLAČKA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91924583098</item>
    </izvorni_sadrzaj>
    <derivirana_varijabla naziv="DomainObject.Predmet.SudioniciListNazivOIB_1">
      <item>, OIB 85821130368</item>
      <item>, OIB 91924583098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1429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2016-02-02T13:18:00Z</dcterms:created>
  <dc:creator>ilukac</dc:creator>
  <cp:lastModifiedBy>Ksenija Hršak</cp:lastModifiedBy>
  <cp:lastPrinted>2015-09-23T11:51:00Z</cp:lastPrinted>
  <dcterms:modified xmlns:xsi="http://www.w3.org/2001/XMLSchema-instance" xsi:type="dcterms:W3CDTF">2016-02-02T13:20:00Z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