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3b40e" w14:paraId="5d3b40e" w:rsidRDefault="008106C9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2798"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8106C9">
        <w:tab/>
      </w:r>
      <w:r w:rsidR="008106C9">
        <w:tab/>
      </w:r>
      <w:r w:rsidR="008106C9">
        <w:tab/>
      </w:r>
      <w:r w:rsidR="008106C9">
        <w:tab/>
      </w:r>
      <w:r w:rsidR="008106C9">
        <w:tab/>
      </w:r>
      <w:r w:rsidR="008106C9">
        <w:tab/>
        <w:t>55. St-13</w:t>
      </w:r>
      <w:r w:rsidR="007129D0">
        <w:t>77</w:t>
      </w:r>
      <w:r w:rsidR="008106C9">
        <w:t>/15-4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106C9">
        <w:t>13</w:t>
      </w:r>
      <w:r w:rsidR="007129D0">
        <w:t>77</w:t>
      </w:r>
      <w:r w:rsidR="008106C9">
        <w:t>/</w:t>
      </w:r>
      <w:r w:rsidR="008155EE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 w:rsidR="008106C9">
        <w:t xml:space="preserve"> </w:t>
      </w:r>
      <w:r>
        <w:t xml:space="preserve">dana </w:t>
      </w:r>
      <w:r w:rsidR="008106C9">
        <w:t>9. studenoga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8106C9">
      <w:pPr>
        <w:jc w:val="center"/>
      </w:pPr>
      <w:r w:rsidRPr="008106C9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7129D0" w:rsidRPr="001F7D69">
        <w:rPr>
          <w:rFonts w:eastAsiaTheme="minorHAnsi"/>
          <w:lang w:eastAsia="en-US"/>
        </w:rPr>
        <w:t xml:space="preserve">EUROVODE </w:t>
      </w:r>
      <w:r w:rsidR="007129D0">
        <w:rPr>
          <w:rFonts w:eastAsiaTheme="minorHAnsi"/>
          <w:lang w:eastAsia="en-US"/>
        </w:rPr>
        <w:t>d.o.o.</w:t>
      </w:r>
      <w:r w:rsidR="007129D0" w:rsidRPr="001F7D69">
        <w:rPr>
          <w:rFonts w:eastAsiaTheme="minorHAnsi"/>
          <w:lang w:eastAsia="en-US"/>
        </w:rPr>
        <w:t xml:space="preserve"> za vađenje šljunka,</w:t>
      </w:r>
      <w:r w:rsidR="007129D0">
        <w:rPr>
          <w:rFonts w:eastAsiaTheme="minorHAnsi"/>
          <w:lang w:eastAsia="en-US"/>
        </w:rPr>
        <w:t xml:space="preserve"> </w:t>
      </w:r>
      <w:r w:rsidR="007129D0" w:rsidRPr="001F7D69">
        <w:rPr>
          <w:rFonts w:eastAsiaTheme="minorHAnsi"/>
          <w:lang w:eastAsia="en-US"/>
        </w:rPr>
        <w:t>pijeska i trgovinu</w:t>
      </w:r>
      <w:r w:rsidR="007129D0" w:rsidRPr="001F7D69">
        <w:t xml:space="preserve">, Zagreb (Grad Zagreb), </w:t>
      </w:r>
      <w:proofErr w:type="spellStart"/>
      <w:r w:rsidR="007129D0" w:rsidRPr="001F7D69">
        <w:rPr>
          <w:rFonts w:eastAsiaTheme="minorHAnsi"/>
          <w:lang w:eastAsia="en-US"/>
        </w:rPr>
        <w:t>Rudeška</w:t>
      </w:r>
      <w:proofErr w:type="spellEnd"/>
      <w:r w:rsidR="007129D0" w:rsidRPr="001F7D69">
        <w:rPr>
          <w:rFonts w:eastAsiaTheme="minorHAnsi"/>
          <w:lang w:eastAsia="en-US"/>
        </w:rPr>
        <w:t xml:space="preserve"> 172, OIB 06324935429, MBS 080552318</w:t>
      </w:r>
      <w:r w:rsidR="008106C9">
        <w:rPr>
          <w:rFonts w:eastAsiaTheme="minorHAnsi"/>
          <w:lang w:eastAsia="en-US"/>
        </w:rPr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7129D0">
        <w:t>3.451.095,25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8106C9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>
        <w:t>9. studenoga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8106C9" w:rsidP="00572798" w:rsidR="00572798">
      <w:pPr>
        <w:jc w:val="right"/>
      </w:pPr>
      <w:r>
        <w:t>Božena Zajec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129D0"/>
    <w:rsid w:val="007B5AFD"/>
    <w:rsid w:val="007D5A5D"/>
    <w:rsid w:val="008106C9"/>
    <w:rsid w:val="008155EE"/>
    <w:rsid w:val="008613BD"/>
    <w:rsid w:val="00863025"/>
    <w:rsid w:val="00871F01"/>
    <w:rsid w:val="008A7591"/>
    <w:rsid w:val="00920CA0"/>
    <w:rsid w:val="009419D8"/>
    <w:rsid w:val="00A71431"/>
    <w:rsid w:val="00AC4528"/>
    <w:rsid w:val="00AD027A"/>
    <w:rsid w:val="00B82F18"/>
    <w:rsid w:val="00C836B9"/>
    <w:rsid w:val="00C958E9"/>
    <w:rsid w:val="00CE7362"/>
    <w:rsid w:val="00D01B78"/>
    <w:rsid w:val="00D66226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75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75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75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75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75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75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75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75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75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75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1377</izvorni_sadrzaj>
    <derivirana_varijabla naziv="DomainObject.Predmet.Broj_1">1377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St-1377/2015</izvorni_sadrzaj>
    <derivirana_varijabla naziv="DomainObject.Predmet.OznakaBroj_1">St-1377/2015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EUROVODE d.o.o. zastupanog po punomoćniku VANJA ZLATOVIĆ</izvorni_sadrzaj>
    <derivirana_varijabla naziv="DomainObject.Predmet.ProtustrankaFormated_1">  EUROVODE d.o.o. zastupanog po punomoćniku VANJA ZLATOVIĆ</derivirana_varijabla>
  </DomainObject.Predmet.ProtustrankaFormated>
  <DomainObject.Predmet.ProtustrankaFormatedOIB>
    <izvorni_sadrzaj>  EUROVODE d.o.o., OIB 06324935429 zastupanog po punomoćniku VANJA ZLATOVIĆ</izvorni_sadrzaj>
    <derivirana_varijabla naziv="DomainObject.Predmet.ProtustrankaFormatedOIB_1">  EUROVODE d.o.o., OIB 06324935429 zastupanog po punomoćniku VANJA ZLATOVIĆ</derivirana_varijabla>
  </DomainObject.Predmet.ProtustrankaFormatedOIB>
  <DomainObject.Predmet.ProtustrankaFormatedWithAdress>
    <izvorni_sadrzaj> EUROVODE d.o.o., Rudeška 172, 10000 Zagreb zastupanog po punomoćniku VANJA ZLATOVIĆ</izvorni_sadrzaj>
    <derivirana_varijabla naziv="DomainObject.Predmet.ProtustrankaFormatedWithAdress_1"> EUROVODE d.o.o., Rudeška 172, 10000 Zagreb zastupanog po punomoćniku VANJA ZLATOVIĆ</derivirana_varijabla>
  </DomainObject.Predmet.ProtustrankaFormatedWithAdress>
  <DomainObject.Predmet.ProtustrankaFormatedWithAdressOIB>
    <izvorni_sadrzaj> EUROVODE d.o.o., OIB 06324935429, Rudeška 172, 10000 Zagreb zastupanog po punomoćniku VANJA ZLATOVIĆ</izvorni_sadrzaj>
    <derivirana_varijabla naziv="DomainObject.Predmet.ProtustrankaFormatedWithAdressOIB_1"> EUROVODE d.o.o., OIB 06324935429, Rudeška 172, 10000 Zagreb zastupanog po punomoćniku VANJA ZLATOVIĆ</derivirana_varijabla>
  </DomainObject.Predmet.ProtustrankaFormatedWithAdressOIB>
  <DomainObject.Predmet.ProtustrankaWithAdress>
    <izvorni_sadrzaj>EUROVODE d.o.o. Rudeška 172, 10000 Zagreb</izvorni_sadrzaj>
    <derivirana_varijabla naziv="DomainObject.Predmet.ProtustrankaWithAdress_1">EUROVODE d.o.o. Rudeška 172, 10000 Zagreb</derivirana_varijabla>
  </DomainObject.Predmet.ProtustrankaWithAdress>
  <DomainObject.Predmet.ProtustrankaWithAdressOIB>
    <izvorni_sadrzaj>EUROVODE d.o.o., OIB 06324935429, Rudeška 172, 10000 Zagreb</izvorni_sadrzaj>
    <derivirana_varijabla naziv="DomainObject.Predmet.ProtustrankaWithAdressOIB_1">EUROVODE d.o.o., OIB 06324935429, Rudeška 172, 10000 Zagreb</derivirana_varijabla>
  </DomainObject.Predmet.ProtustrankaWithAdressOIB>
  <DomainObject.Predmet.ProtustrankaNazivFormated>
    <izvorni_sadrzaj>EUROVODE d.o.o.</izvorni_sadrzaj>
    <derivirana_varijabla naziv="DomainObject.Predmet.ProtustrankaNazivFormated_1">EUROVODE d.o.o.</derivirana_varijabla>
  </DomainObject.Predmet.ProtustrankaNazivFormated>
  <DomainObject.Predmet.ProtustrankaNazivFormatedOIB>
    <izvorni_sadrzaj>EUROVODE d.o.o., OIB 06324935429</izvorni_sadrzaj>
    <derivirana_varijabla naziv="DomainObject.Predmet.ProtustrankaNazivFormatedOIB_1">EUROVODE d.o.o., OIB 06324935429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EUROVODE d.o.o. zastupanog po punomoćniku VANJA ZLATOVIĆ</item>
    </izvorni_sadrzaj>
    <derivirana_varijabla naziv="DomainObject.Predmet.ProtuStrankaListFormated_1">
      <item>EUROVODE d.o.o. zastupanog po punomoćniku VANJA ZLATOVIĆ</item>
    </derivirana_varijabla>
  </DomainObject.Predmet.ProtuStrankaListFormated>
  <DomainObject.Predmet.ProtuStrankaListFormatedOIB>
    <izvorni_sadrzaj>
      <item>EUROVODE d.o.o., OIB 06324935429 zastupanog po punomoćniku VANJA ZLATOVIĆ</item>
    </izvorni_sadrzaj>
    <derivirana_varijabla naziv="DomainObject.Predmet.ProtuStrankaListFormatedOIB_1">
      <item>EUROVODE d.o.o., OIB 06324935429 zastupanog po punomoćniku VANJA ZLATOVIĆ</item>
    </derivirana_varijabla>
  </DomainObject.Predmet.ProtuStrankaListFormatedOIB>
  <DomainObject.Predmet.ProtuStrankaListFormatedWithAdress>
    <izvorni_sadrzaj>
      <item>EUROVODE d.o.o., Rudeška 172, 10000 Zagreb zastupanog po punomoćniku VANJA ZLATOVIĆ</item>
    </izvorni_sadrzaj>
    <derivirana_varijabla naziv="DomainObject.Predmet.ProtuStrankaListFormatedWithAdress_1">
      <item>EUROVODE d.o.o., Rudeška 172, 10000 Zagreb zastupanog po punomoćniku VANJA ZLATOVIĆ</item>
    </derivirana_varijabla>
  </DomainObject.Predmet.ProtuStrankaListFormatedWithAdress>
  <DomainObject.Predmet.ProtuStrankaListFormatedWithAdressOIB>
    <izvorni_sadrzaj>
      <item>EUROVODE d.o.o., OIB 06324935429, Rudeška 172, 10000 Zagreb zastupanog po punomoćniku VANJA ZLATOVIĆ</item>
    </izvorni_sadrzaj>
    <derivirana_varijabla naziv="DomainObject.Predmet.ProtuStrankaListFormatedWithAdressOIB_1">
      <item>EUROVODE d.o.o., OIB 06324935429, Rudeška 172, 10000 Zagreb zastupanog po punomoćniku VANJA ZLATOVIĆ</item>
    </derivirana_varijabla>
  </DomainObject.Predmet.ProtuStrankaListFormatedWithAdressOIB>
  <DomainObject.Predmet.ProtuStrankaListNazivFormated>
    <izvorni_sadrzaj>
      <item>EUROVODE d.o.o.</item>
    </izvorni_sadrzaj>
    <derivirana_varijabla naziv="DomainObject.Predmet.ProtuStrankaListNazivFormated_1">
      <item>EUROVODE d.o.o.</item>
    </derivirana_varijabla>
  </DomainObject.Predmet.ProtuStrankaListNazivFormated>
  <DomainObject.Predmet.ProtuStrankaListNazivFormatedOIB>
    <izvorni_sadrzaj>
      <item>EUROVODE d.o.o., OIB 06324935429</item>
    </izvorni_sadrzaj>
    <derivirana_varijabla naziv="DomainObject.Predmet.ProtuStrankaListNazivFormatedOIB_1">
      <item>EUROVODE d.o.o., OIB 06324935429</item>
    </derivirana_varijabla>
  </DomainObject.Predmet.ProtuStrankaListNazivFormatedOIB>
  <DomainObject.Predmet.OstaliListFormated>
    <izvorni_sadrzaj>
      <item>VANJA ZLATOVIĆ punomoćnik sudionika u postupku EUROVODE d.o.o.</item>
    </izvorni_sadrzaj>
    <derivirana_varijabla naziv="DomainObject.Predmet.OstaliListFormated_1">
      <item>VANJA ZLATOVIĆ punomoćnik sudionika u postupku EUROVODE d.o.o.</item>
    </derivirana_varijabla>
  </DomainObject.Predmet.OstaliListFormated>
  <DomainObject.Predmet.OstaliListFormatedOIB>
    <izvorni_sadrzaj>
      <item>VANJA ZLATOVIĆ, OIB 80038354388 punomoćnik sudionika u postupku EUROVODE d.o.o.</item>
    </izvorni_sadrzaj>
    <derivirana_varijabla naziv="DomainObject.Predmet.OstaliListFormatedOIB_1">
      <item>VANJA ZLATOVIĆ, OIB 80038354388 punomoćnik sudionika u postupku EUROVODE d.o.o.</item>
    </derivirana_varijabla>
  </DomainObject.Predmet.OstaliListFormatedOIB>
  <DomainObject.Predmet.OstaliListFormatedWithAdress>
    <izvorni_sadrzaj>
      <item>VANJA ZLATOVIĆ, Keleminovec 35, 10380 Keleminovec punomoćnik sudionika u postupku EUROVODE d.o.o.</item>
    </izvorni_sadrzaj>
    <derivirana_varijabla naziv="DomainObject.Predmet.OstaliListFormatedWithAdress_1">
      <item>VANJA ZLATOVIĆ, Keleminovec 35, 10380 Keleminovec punomoćnik sudionika u postupku EUROVODE d.o.o.</item>
    </derivirana_varijabla>
  </DomainObject.Predmet.OstaliListFormatedWithAdress>
  <DomainObject.Predmet.OstaliListFormatedWithAdressOIB>
    <izvorni_sadrzaj>
      <item>VANJA ZLATOVIĆ, OIB 80038354388, Keleminovec 35, 10380 Keleminovec punomoćnik sudionika u postupku EUROVODE d.o.o.</item>
    </izvorni_sadrzaj>
    <derivirana_varijabla naziv="DomainObject.Predmet.OstaliListFormatedWithAdressOIB_1">
      <item>VANJA ZLATOVIĆ, OIB 80038354388, Keleminovec 35, 10380 Keleminovec punomoćnik sudionika u postupku EUROVODE d.o.o.</item>
    </derivirana_varijabla>
  </DomainObject.Predmet.OstaliListFormatedWithAdressOIB>
  <DomainObject.Predmet.OstaliListNazivFormated>
    <izvorni_sadrzaj>
      <item>VANJA ZLATOVIĆ</item>
    </izvorni_sadrzaj>
    <derivirana_varijabla naziv="DomainObject.Predmet.OstaliListNazivFormated_1">
      <item>VANJA ZLATOVIĆ</item>
    </derivirana_varijabla>
  </DomainObject.Predmet.OstaliListNazivFormated>
  <DomainObject.Predmet.OstaliListNazivFormatedOIB>
    <izvorni_sadrzaj>
      <item>VANJA ZLATOVIĆ, OIB 80038354388</item>
    </izvorni_sadrzaj>
    <derivirana_varijabla naziv="DomainObject.Predmet.OstaliListNazivFormatedOIB_1">
      <item>VANJA ZLATOVIĆ, OIB 80038354388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EUROVODE d.o.o.</izvorni_sadrzaj>
    <derivirana_varijabla naziv="DomainObject.Predmet.ProtustrankaIDrugi_1">EUROVODE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EUROVODE d.o.o., OIB 06324935429, Rudeška 172, 10000 Zagreb</izvorni_sadrzaj>
    <derivirana_varijabla naziv="DomainObject.Predmet.ProtustrankaIDrugiAdressOIB_1">EUROVODE d.o.o., OIB 06324935429, Rudeška 172,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EUROVODE d.o.o.</item>
      <item>VANJA ZLATOVIĆ</item>
    </izvorni_sadrzaj>
    <derivirana_varijabla naziv="DomainObject.Predmet.SudioniciListNaziv_1">
      <item>FINA Regionalni centar Zagreb</item>
      <item>EUROVODE d.o.o.</item>
      <item>VANJA ZLATOVIĆ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EUROVODE d.o.o., OIB 06324935429, Rudeška 172,10000 Zagreb</item>
      <item>VANJA ZLATOVIĆ, OIB 80038354388, Keleminovec 35,10380 Keleminovec</item>
    </izvorni_sadrzaj>
    <derivirana_varijabla naziv="DomainObject.Predmet.SudioniciListAdressOIB_1">
      <item>FINA Regionalni centar Zagreb, OIB 85821130368, Trg svibanjskih žrtava 1995. 1,10000 Zagreb</item>
      <item>EUROVODE d.o.o., OIB 06324935429, Rudeška 172,10000 Zagreb</item>
      <item>VANJA ZLATOVIĆ, OIB 80038354388, Keleminovec 35,10380 Keleminovec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06324935429</item>
      <item>, OIB 80038354388</item>
    </izvorni_sadrzaj>
    <derivirana_varijabla naziv="DomainObject.Predmet.SudioniciListNazivOIB_1">
      <item>, OIB 85821130368</item>
      <item>, OIB 06324935429</item>
      <item>, OIB 80038354388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1338</properties:Characters>
  <properties:Lines>44</properties:Lines>
  <properties:Paragraphs>15</properties:Paragraphs>
  <properties:TotalTime>137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2015-09-23T09:45:00Z</dcterms:created>
  <dc:creator>ilukac</dc:creator>
  <cp:lastModifiedBy>Karmela Dolenc</cp:lastModifiedBy>
  <cp:lastPrinted>2015-11-09T11:29:00Z</cp:lastPrinted>
  <dcterms:modified xmlns:xsi="http://www.w3.org/2001/XMLSchema-instance" xsi:type="dcterms:W3CDTF">2015-11-09T11:44:00Z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