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c0a2" w14:paraId="90ec0a2" w:rsidRDefault="00053367" w:rsidP="006E1F0C" w:rsidR="006E1F0C">
      <w:pPr>
        <w:jc w:val="right"/>
        <w15:collapsed w:val="false"/>
      </w:pPr>
      <w:bookmarkStart w:name="_GoBack" w:id="0"/>
      <w:bookmarkEnd w:id="0"/>
      <w:r>
        <w:t xml:space="preserve">    </w:t>
      </w:r>
      <w:r w:rsidR="006E1F0C">
        <w:t>Broj: 6 St-996/16-24</w:t>
      </w:r>
    </w:p>
    <w:p w:rsidRDefault="00DD49B7" w:rsidP="00DD49B7" w:rsidR="00DD49B7">
      <w:pPr>
        <w:jc w:val="right"/>
      </w:pP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6E1F0C" w:rsidR="007E6D1A" w:rsidRPr="006E1F0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6E1F0C" w:rsidP="006E1F0C" w:rsidR="006E1F0C">
      <w:pPr>
        <w:ind w:firstLine="708"/>
        <w:jc w:val="both"/>
      </w:pPr>
      <w:r>
        <w:t xml:space="preserve">Trgovački sud u Osijeku, po stečajnoj sutkinji Nadi Roso, u stečajnom postupku predlagatelja RH MF Porezna uprava zastupani po ŽDO Vukovar, za otvaranje stečajnog  postupka nad dužnikom </w:t>
      </w:r>
      <w:r>
        <w:rPr>
          <w:b/>
        </w:rPr>
        <w:t>VUKANOVIĆ FINALI društvo s ograničenom odgovornošću za trgovinu i usluge, Bogdanovci, Bana Josipa Jelačića, MBS: 030090711, OIB: 06946241116</w:t>
      </w:r>
      <w:r>
        <w:t>, dana 30. kolovoza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E1F0C" w:rsidRPr="006E1F0C">
        <w:t>Mile Vukanović iz Bogdanovaca, Bana Josipa Jelačića 84, OIB: 80210298073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033C9A" w:rsidRPr="00033C9A">
        <w:rPr>
          <w:b/>
        </w:rPr>
        <w:t>5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E1F0C">
        <w:t>996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6E1F0C" w:rsidRPr="006E1F0C">
        <w:t>Mile Vukanović iz Bogdanovaca, Bana Josipa Jelačića 84, OIB: 80210298073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33C9A" w:rsidRPr="00033C9A">
        <w:rPr>
          <w:b/>
        </w:rPr>
        <w:t>5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272-996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E1F0C" w:rsidRPr="006E1F0C">
        <w:t>Mile Vukanović iz Bogdanovaca, Bana Josipa Jelačića 84, OIB: 80210298073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E1F0C" w:rsidRPr="006E1F0C">
        <w:t>Mile Vukanović iz Bogdanovaca, Bana Josipa Jelačića 84, OIB: 80210298073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EF2C43" w:rsidP="006E1F0C" w:rsidR="006E1F0C">
      <w:pPr>
        <w:jc w:val="right"/>
      </w:pPr>
      <w:r>
        <w:t xml:space="preserve">    </w:t>
      </w:r>
      <w:r w:rsidR="006E1F0C">
        <w:t>Broj: 6 St-996/16-24</w:t>
      </w:r>
    </w:p>
    <w:p w:rsidRDefault="00C06AA6" w:rsidP="00033C9A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6E1F0C">
        <w:rPr>
          <w:bCs/>
        </w:rPr>
        <w:t xml:space="preserve">RH Porezna uprava Područni ured Vukovar </w:t>
      </w:r>
      <w:r w:rsidR="00742CE9">
        <w:rPr>
          <w:bCs/>
        </w:rPr>
        <w:t xml:space="preserve">je dana </w:t>
      </w:r>
      <w:r w:rsidR="006E1F0C">
        <w:rPr>
          <w:bCs/>
        </w:rPr>
        <w:t>15. prosinca 2015. g.</w:t>
      </w:r>
      <w:r w:rsidR="00742CE9">
        <w:rPr>
          <w:bCs/>
        </w:rPr>
        <w:t xml:space="preserve"> podnijela ovom sudu prijedlog za pokretanje stečajnog postupka nad dužnikom </w:t>
      </w:r>
      <w:r w:rsidR="006E1F0C">
        <w:rPr>
          <w:b/>
        </w:rPr>
        <w:t>VUKANOVIĆ FINALI društvo s ograničenom odgovornošću za trgovinu i usluge, Bogdanovci, Bana Josipa Jelačića, MBS: 030090711, OIB: 06946241116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E1F0C">
        <w:t>996</w:t>
      </w:r>
      <w:r w:rsidR="00033C9A">
        <w:t>/</w:t>
      </w:r>
      <w:r w:rsidR="00EF2C43">
        <w:t>16</w:t>
      </w:r>
      <w:r w:rsidR="00F80E5F">
        <w:t xml:space="preserve"> od</w:t>
      </w:r>
      <w:r w:rsidR="00033C9A">
        <w:t xml:space="preserve"> </w:t>
      </w:r>
      <w:r w:rsidR="006E1F0C">
        <w:t>4</w:t>
      </w:r>
      <w:r w:rsidR="00033C9A">
        <w:t>. svibnja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6E1F0C" w:rsidRPr="006E1F0C">
        <w:t>Mile Vukanović iz Bogdanovaca, Bana Josipa Jelačića 84, OIB: 80210298073</w:t>
      </w:r>
      <w:r w:rsidR="007E6D1A">
        <w:t xml:space="preserve">, na uplatu predujma u iznosu od 1.000,00 kn u Fond za namirenje troškova stečajnog postupka kao i dodatnog iznosa predujma u iznosu od </w:t>
      </w:r>
      <w:r w:rsidR="00033C9A">
        <w:t>4</w:t>
      </w:r>
      <w:r w:rsidR="007E6D1A">
        <w:t>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6E1F0C">
        <w:t>996</w:t>
      </w:r>
      <w:r w:rsidR="00575D73">
        <w:t xml:space="preserve">/16 od </w:t>
      </w:r>
      <w:r w:rsidR="006E1F0C">
        <w:t>4</w:t>
      </w:r>
      <w:r w:rsidR="00033C9A">
        <w:t>. svibnja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E1F0C" w:rsidRPr="006E1F0C">
        <w:t>Mile Vukanović iz Bogdanovaca, Bana Josipa Jelačića 84, OIB: 80210298073</w:t>
      </w:r>
      <w:r w:rsidR="006E1F0C">
        <w:t xml:space="preserve"> </w:t>
      </w:r>
      <w:r>
        <w:t>zaprimi</w:t>
      </w:r>
      <w:r w:rsidR="000634F3">
        <w:t xml:space="preserve">o je dana </w:t>
      </w:r>
      <w:r w:rsidR="006E1F0C">
        <w:t>20. lipnja</w:t>
      </w:r>
      <w:r w:rsidR="000634F3">
        <w:t xml:space="preserve"> 2016. g. a što je utvrđeno uvidom u </w:t>
      </w:r>
      <w:r w:rsidR="00EF2C43">
        <w:t>dostavnicu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E1F0C">
        <w:t>30. kolovoza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6E1F0C" w:rsidR="00033C9A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6E1F0C" w:rsidRPr="006E1F0C">
        <w:t>Mile Vukanović iz Bogdanovaca, Bana Josi</w:t>
      </w:r>
      <w:r w:rsidR="006E1F0C">
        <w:t>pa Jelačića 84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E1F0C" w:rsidP="007E6D1A" w:rsidR="007E6D1A">
      <w:pPr>
        <w:numPr>
          <w:ilvl w:val="0"/>
          <w:numId w:val="11"/>
        </w:numPr>
      </w:pPr>
      <w:r>
        <w:t>K-30.9.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901" w:rsidP="00C06AA6" w:rsidR="001D5901">
      <w:r>
        <w:separator/>
      </w:r>
    </w:p>
  </w:endnote>
  <w:endnote w:id="0" w:type="continuationSeparator">
    <w:p w:rsidRDefault="001D5901" w:rsidP="00C06AA6" w:rsidR="001D5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901" w:rsidP="00C06AA6" w:rsidR="001D5901">
      <w:r>
        <w:separator/>
      </w:r>
    </w:p>
  </w:footnote>
  <w:footnote w:id="0" w:type="continuationSeparator">
    <w:p w:rsidRDefault="001D5901" w:rsidP="00C06AA6" w:rsidR="001D5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682B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3682B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D5901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56242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8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8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FINALI društvo s ograničenom odgovornošću za trgovinu i usluge</izvorni_sadrzaj>
    <derivirana_varijabla naziv="DomainObject.Predmet.ProtustrankaFormated_1">  VUKANOVIĆ FINALI društvo s ograničenom odgovornošću za trgovinu i usluge</derivirana_varijabla>
  </DomainObject.Predmet.ProtustrankaFormated>
  <DomainObject.Predmet.ProtustrankaFormatedOIB>
    <izvorni_sadrzaj>  VUKANOVIĆ FINALI društvo s ograničenom odgovornošću za trgovinu i usluge, OIB 06946241116</izvorni_sadrzaj>
    <derivirana_varijabla naziv="DomainObject.Predmet.ProtustrankaFormatedOIB_1">  VUKANOVIĆ FINALI društvo s ograničenom odgovornošću za trgovinu i usluge, OIB 06946241116</derivirana_varijabla>
  </DomainObject.Predmet.ProtustrankaFormatedOIB>
  <DomainObject.Predmet.ProtustrankaFormatedWithAdress>
    <izvorni_sadrzaj> VUKANOVIĆ FINALI društvo s ograničenom odgovornošću za trgovinu i usluge, Bana Josipa Jelačića 84, 32000 Bogdanovci</izvorni_sadrzaj>
    <derivirana_varijabla naziv="DomainObject.Predmet.ProtustrankaFormatedWithAdress_1"> VUKANOVIĆ FINALI društvo s ograničenom odgovornošću za trgovinu i usluge, Bana Josipa Jelačića 84, 32000 Bogdanovci</derivirana_varijabla>
  </DomainObject.Predmet.ProtustrankaFormatedWithAdress>
  <DomainObject.Predmet.ProtustrankaFormatedWithAdressOIB>
    <izvorni_sadrzaj> VUKANOVIĆ FINALI društvo s ograničenom odgovornošću za trgovinu i usluge, OIB 06946241116, Bana Josipa Jelačića 84, 32000 Bogdanovci</izvorni_sadrzaj>
    <derivirana_varijabla naziv="DomainObject.Predmet.ProtustrankaFormatedWithAdressOIB_1"> VUKANOVIĆ FINALI društvo s ograničenom odgovornošću za trgovinu i usluge, OIB 06946241116, Bana Josipa Jelačića 84, 32000 Bogdanovci</derivirana_varijabla>
  </DomainObject.Predmet.ProtustrankaFormatedWithAdressOIB>
  <DomainObject.Predmet.ProtustrankaWithAdress>
    <izvorni_sadrzaj>VUKANOVIĆ FINALI društvo s ograničenom odgovornošću za trgovinu i usluge Bana Josipa Jelačića 84, 32000 Bogdanovci</izvorni_sadrzaj>
    <derivirana_varijabla naziv="DomainObject.Predmet.ProtustrankaWithAdress_1">VUKANOVIĆ FINALI društvo s ograničenom odgovornošću za trgovinu i usluge Bana Josipa Jelačića 84, 32000 Bogdanovci</derivirana_varijabla>
  </DomainObject.Predmet.ProtustrankaWithAdress>
  <DomainObject.Predmet.ProtustrankaWithAdressOIB>
    <izvorni_sadrzaj>VUKANOVIĆ FINALI društvo s ograničenom odgovornošću za trgovinu i usluge, OIB 06946241116, Bana Josipa Jelačića 84, 32000 Bogdanovci</izvorni_sadrzaj>
    <derivirana_varijabla naziv="DomainObject.Predmet.ProtustrankaWithAdressOIB_1">VUKANOVIĆ FINALI društvo s ograničenom odgovornošću za trgovinu i usluge, OIB 06946241116, Bana Josipa Jelačića 84, 32000 Bogdanovci</derivirana_varijabla>
  </DomainObject.Predmet.ProtustrankaWithAdressOIB>
  <DomainObject.Predmet.ProtustrankaNazivFormated>
    <izvorni_sadrzaj>VUKANOVIĆ FINALI društvo s ograničenom odgovornošću za trgovinu i usluge</izvorni_sadrzaj>
    <derivirana_varijabla naziv="DomainObject.Predmet.ProtustrankaNazivFormated_1">VUKANOVIĆ FINALI društvo s ograničenom odgovornošću za trgovinu i usluge</derivirana_varijabla>
  </DomainObject.Predmet.ProtustrankaNazivFormated>
  <DomainObject.Predmet.ProtustrankaNazivFormatedOIB>
    <izvorni_sadrzaj>VUKANOVIĆ FINALI društvo s ograničenom odgovornošću za trgovinu i usluge, OIB 06946241116</izvorni_sadrzaj>
    <derivirana_varijabla naziv="DomainObject.Predmet.ProtustrankaNazivFormatedOIB_1">VUKANOVIĆ FINALI društvo s ograničenom odgovornošću za trgovinu i usluge, OIB 06946241116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VUKANOVIĆ FINALI društvo s ograničenom odgovornošću za trgovinu i usluge</item>
    </izvorni_sadrzaj>
    <derivirana_varijabla naziv="DomainObject.Predmet.ProtuStrankaListFormated_1">
      <item>VUKANOVIĆ FINALI društvo s ograničenom odgovornošću za trgovinu i usluge</item>
    </derivirana_varijabla>
  </DomainObject.Predmet.ProtuStrankaListFormated>
  <DomainObject.Predmet.ProtuStrankaListFormatedOIB>
    <izvorni_sadrzaj>
      <item>VUKANOVIĆ FINALI društvo s ograničenom odgovornošću za trgovinu i usluge, OIB 06946241116</item>
    </izvorni_sadrzaj>
    <derivirana_varijabla naziv="DomainObject.Predmet.ProtuStrankaListFormatedOIB_1">
      <item>VUKANOVIĆ FINALI društvo s ograničenom odgovornošću za trgovinu i usluge, OIB 06946241116</item>
    </derivirana_varijabla>
  </DomainObject.Predmet.ProtuStrankaListFormatedOIB>
  <DomainObject.Predmet.ProtuStrankaListFormatedWithAdress>
    <izvorni_sadrzaj>
      <item>VUKANOVIĆ FINALI društvo s ograničenom odgovornošću za trgovinu i usluge, Bana Josipa Jelačića 84, 32000 Bogdanovci</item>
    </izvorni_sadrzaj>
    <derivirana_varijabla naziv="DomainObject.Predmet.ProtuStrankaListFormatedWithAdress_1">
      <item>VUKANOVIĆ FINALI društvo s ograničenom odgovornošću za trgovinu i usluge, Bana Josipa Jelačića 84, 32000 Bogdanovci</item>
    </derivirana_varijabla>
  </DomainObject.Predmet.ProtuStrankaListFormatedWithAdress>
  <DomainObject.Predmet.ProtuStrankaListFormatedWithAdressOIB>
    <izvorni_sadrzaj>
      <item>VUKANOVIĆ FINALI društvo s ograničenom odgovornošću za trgovinu i usluge, OIB 06946241116, Bana Josipa Jelačića 84, 32000 Bogdanovci</item>
    </izvorni_sadrzaj>
    <derivirana_varijabla naziv="DomainObject.Predmet.ProtuStrankaListFormatedWithAdressOIB_1">
      <item>VUKANOVIĆ FINALI društvo s ograničenom odgovornošću za trgovinu i usluge, OIB 06946241116, Bana Josipa Jelačića 84, 32000 Bogdanovci</item>
    </derivirana_varijabla>
  </DomainObject.Predmet.ProtuStrankaListFormatedWithAdressOIB>
  <DomainObject.Predmet.ProtuStrankaListNazivFormated>
    <izvorni_sadrzaj>
      <item>VUKANOVIĆ FINALI društvo s ograničenom odgovornošću za trgovinu i usluge</item>
    </izvorni_sadrzaj>
    <derivirana_varijabla naziv="DomainObject.Predmet.ProtuStrankaListNazivFormated_1">
      <item>VUKANOVIĆ FINALI društvo s ograničenom odgovornošću za trgovinu i usluge</item>
    </derivirana_varijabla>
  </DomainObject.Predmet.ProtuStrankaListNazivFormated>
  <DomainObject.Predmet.ProtuStrankaListNazivFormatedOIB>
    <izvorni_sadrzaj>
      <item>VUKANOVIĆ FINALI društvo s ograničenom odgovornošću za trgovinu i usluge, OIB 06946241116</item>
    </izvorni_sadrzaj>
    <derivirana_varijabla naziv="DomainObject.Predmet.ProtuStrankaListNazivFormatedOIB_1">
      <item>VUKANOVIĆ FINALI društvo s ograničenom odgovornošću za trgovinu i usluge, OIB 06946241116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VUKANOVIĆ FINALI društvo s ograničenom odgovornošću za trgovinu i usluge</izvorni_sadrzaj>
    <derivirana_varijabla naziv="DomainObject.Predmet.ProtustrankaIDrugi_1">VUKANOVIĆ FINALI društvo s ograničenom odgovornošću za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VUKANOVIĆ FINALI društvo s ograničenom odgovornošću za trgovinu i usluge, OIB 06946241116, Bana Josipa Jelačića 84, 32000 Bogdanovci</izvorni_sadrzaj>
    <derivirana_varijabla naziv="DomainObject.Predmet.ProtustrankaIDrugiAdressOIB_1">VUKANOVIĆ FINALI društvo s ograničenom odgovornošću za trgovinu i usluge, OIB 06946241116, Bana Josipa Jelačića 84, 32000 Bogdanovci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FINALI društvo s ograničenom odgovornošću za trgovinu i usluge</item>
      <item>RH MF POREZNA UPRAVA, POREZNO MJESTO VUKOVAR</item>
    </izvorni_sadrzaj>
    <derivirana_varijabla naziv="DomainObject.Predmet.SudioniciListNaziv_1">
      <item>VUKANOVIĆ FINALI društvo s ograničenom odgovornošću za trgovinu i usluge</item>
      <item>RH MF POREZNA UPRAVA, POREZNO MJESTO VUKOVAR</item>
    </derivirana_varijabla>
  </DomainObject.Predmet.SudioniciListNaziv>
  <DomainObject.Predmet.SudioniciListAdressOIB>
    <izvorni_sadrzaj>
      <item>VUKANOVIĆ FINALI društvo s ograničenom odgovornošću za trgovinu i usluge, OIB 06946241116, Bana Josipa Jelačića 84,32000 Bogdanovci</item>
      <item>RH MF POREZNA UPRAVA, POREZNO MJESTO VUKOVAR, OIB 18683136487</item>
    </izvorni_sadrzaj>
    <derivirana_varijabla naziv="DomainObject.Predmet.SudioniciListAdressOIB_1">
      <item>VUKANOVIĆ FINALI društvo s ograničenom odgovornošću za trgovinu i usluge, OIB 06946241116, Bana Josipa Jelačića 84,32000 Bogdanovci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06946241116</item>
      <item>, OIB 18683136487</item>
    </izvorni_sadrzaj>
    <derivirana_varijabla naziv="DomainObject.Predmet.SudioniciListNazivOIB_1">
      <item>, OIB 06946241116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  <item>Živka Posavac, OIB 99335812289, Risnjačka 10 Čepin</item>
    </izvorni_sadrzaj>
    <derivirana_varijabla naziv="DomainObject.Predmet.StecajniUpraviteljiListAddressOIB_1">
      <item>Živka Posavac, OIB 99335812289, Risnjačka 10 Čepin</item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D4E03-C8EC-4F8B-9EC5-F08641C96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678</properties:Words>
  <properties:Characters>3654</properties:Characters>
  <properties:Lines>128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2016-08-30T10:21:00Z</dcterms:created>
  <dc:creator>Korisnik</dc:creator>
  <cp:lastModifiedBy>Danijela Sekulić</cp:lastModifiedBy>
  <cp:lastPrinted>2016-08-30T10:20:00Z</cp:lastPrinted>
  <dcterms:modified xmlns:xsi="http://www.w3.org/2001/XMLSchema-instance" xsi:type="dcterms:W3CDTF">2016-08-30T10:21:00Z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