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3d63" w14:paraId="4193d63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04654E">
        <w:rPr>
          <w:rFonts w:hAnsi="Times New Roman" w:ascii="Times New Roman"/>
        </w:rPr>
        <w:t>5094</w:t>
      </w:r>
      <w:r w:rsidR="00F0636B">
        <w:rPr>
          <w:rFonts w:hAnsi="Times New Roman" w:ascii="Times New Roman"/>
        </w:rPr>
        <w:t>/1</w:t>
      </w:r>
      <w:r w:rsidR="0004654E">
        <w:rPr>
          <w:rFonts w:hAnsi="Times New Roman" w:ascii="Times New Roman"/>
        </w:rPr>
        <w:t>6-24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04654E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04654E">
        <w:rPr>
          <w:rFonts w:hAnsi="Times New Roman" w:ascii="Times New Roman"/>
        </w:rPr>
        <w:t>HEALTH AND BEAUTY d.o.o., Zagreb, Trg kardinala Franje Šepara 7, OIB: 80473329832</w:t>
      </w:r>
      <w:r w:rsidR="00D83115">
        <w:rPr>
          <w:rFonts w:hAnsi="Times New Roman" w:ascii="Times New Roman"/>
        </w:rPr>
        <w:t xml:space="preserve">,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 xml:space="preserve">. </w:t>
      </w:r>
      <w:r w:rsidR="0004654E">
        <w:rPr>
          <w:rFonts w:hAnsi="Times New Roman" w:ascii="Times New Roman"/>
        </w:rPr>
        <w:t>prosinca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HEALTH AND BEAUTY d.o.o., Zagreb, Trg kardinala Franje Šepara 7, OIB: 80473329832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04654E">
        <w:rPr>
          <w:rFonts w:hAnsi="Times New Roman" w:ascii="Times New Roman"/>
        </w:rPr>
        <w:t>509416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04654E">
        <w:rPr>
          <w:rFonts w:hAnsi="Times New Roman" w:ascii="Times New Roman"/>
        </w:rPr>
        <w:t>19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04654E">
        <w:rPr>
          <w:rFonts w:hAnsi="Times New Roman" w:ascii="Times New Roman"/>
        </w:rPr>
        <w:t>prosinca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AD4744" w:rsidP="00AD4744" w:rsidR="00AD4744" w:rsidRPr="00AD4744">
      <w:pPr>
        <w:tabs>
          <w:tab w:pos="7722" w:val="center"/>
        </w:tabs>
        <w:ind w:left="6372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SUDAC:                                                                                                               </w:t>
      </w: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>Vesna Fundurulić Perišin, v.r.</w:t>
      </w:r>
    </w:p>
    <w:p w:rsidRDefault="00AD4744" w:rsidP="00AD4744" w:rsidR="00AD4744" w:rsidRPr="00AD4744">
      <w:pPr>
        <w:jc w:val="right"/>
        <w:rPr>
          <w:rFonts w:hAnsi="Times New Roman" w:ascii="Times New Roman"/>
          <w:b/>
        </w:rPr>
      </w:pPr>
    </w:p>
    <w:p w:rsidRDefault="00AD4744" w:rsidP="00AD4744" w:rsidR="00AD4744" w:rsidRPr="00AD4744">
      <w:pPr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                                                                    Za točnost otpreme-</w:t>
      </w:r>
    </w:p>
    <w:p w:rsidRDefault="00AD4744" w:rsidP="00AD4744" w:rsidR="001725CA">
      <w:pPr>
        <w:ind w:left="5664"/>
        <w:jc w:val="right"/>
        <w:rPr>
          <w:rFonts w:hAnsi="Times New Roman" w:ascii="Times New Roman"/>
        </w:rPr>
      </w:pPr>
      <w:r w:rsidRPr="00AD4744">
        <w:rPr>
          <w:rFonts w:hAnsi="Times New Roman" w:ascii="Times New Roman"/>
        </w:rPr>
        <w:t xml:space="preserve">    ovlašteni službenik:                                                                                                                           Nataša Strukan</w:t>
      </w:r>
    </w:p>
    <w:p w:rsidRDefault="00AD4744" w:rsidP="00AD4744" w:rsidR="00AD4744">
      <w:pPr>
        <w:ind w:left="5664"/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FE5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04654E">
      <w:rPr>
        <w:rFonts w:hAnsi="Times New Roman" w:ascii="Times New Roman"/>
      </w:rPr>
      <w:t>5094/16-24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654E"/>
    <w:rsid w:val="00072597"/>
    <w:rsid w:val="0007371D"/>
    <w:rsid w:val="00091756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D4838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81532"/>
    <w:rsid w:val="00A83AC6"/>
    <w:rsid w:val="00AC2C54"/>
    <w:rsid w:val="00AD4744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12083"/>
    <w:rsid w:val="00D301E4"/>
    <w:rsid w:val="00D83115"/>
    <w:rsid w:val="00DC30D9"/>
    <w:rsid w:val="00DE5A25"/>
    <w:rsid w:val="00E00E55"/>
    <w:rsid w:val="00E57FE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F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7F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7FE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7F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7F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57F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7F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7FE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7F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7F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5094</izvorni_sadrzaj>
    <derivirana_varijabla naziv="DomainObject.Predmet.Broj_1">5094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St-5094/2016</izvorni_sadrzaj>
    <derivirana_varijabla naziv="DomainObject.Predmet.OznakaBroj_1">St-5094/2016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HEALTH AND BEAUTY d.o.o. zastupanog po punomoćniku Meri Žuvela</izvorni_sadrzaj>
    <derivirana_varijabla naziv="DomainObject.Predmet.ProtustrankaFormated_1">  HEALTH AND BEAUTY d.o.o. zastupanog po punomoćniku Meri Žuvela</derivirana_varijabla>
  </DomainObject.Predmet.ProtustrankaFormated>
  <DomainObject.Predmet.ProtustrankaFormatedOIB>
    <izvorni_sadrzaj>  HEALTH AND BEAUTY d.o.o., OIB 80473329832 zastupanog po punomoćniku Meri Žuvela</izvorni_sadrzaj>
    <derivirana_varijabla naziv="DomainObject.Predmet.ProtustrankaFormatedOIB_1">  HEALTH AND BEAUTY d.o.o., OIB 80473329832 zastupanog po punomoćniku Meri Žuvela</derivirana_varijabla>
  </DomainObject.Predmet.ProtustrankaFormatedOIB>
  <DomainObject.Predmet.ProtustrankaFormatedWithAdress>
    <izvorni_sadrzaj> HEALTH AND BEAUTY d.o.o., Trg kardinala Franje Šepera 7, 10000 Zagreb zastupanog po punomoćniku Meri Žuvela</izvorni_sadrzaj>
    <derivirana_varijabla naziv="DomainObject.Predmet.ProtustrankaFormatedWithAdress_1"> HEALTH AND BEAUTY d.o.o., Trg kardinala Franje Šepera 7, 10000 Zagreb zastupanog po punomoćniku Meri Žuvela</derivirana_varijabla>
  </DomainObject.Predmet.ProtustrankaFormatedWithAdress>
  <DomainObject.Predmet.ProtustrankaFormatedWithAdressOIB>
    <izvorni_sadrzaj> HEALTH AND BEAUTY d.o.o., OIB 80473329832, Trg kardinala Franje Šepera 7, 10000 Zagreb zastupanog po punomoćniku Meri Žuvela</izvorni_sadrzaj>
    <derivirana_varijabla naziv="DomainObject.Predmet.ProtustrankaFormatedWithAdressOIB_1"> HEALTH AND BEAUTY d.o.o., OIB 80473329832, Trg kardinala Franje Šepera 7, 10000 Zagreb zastupanog po punomoćniku Meri Žuvela</derivirana_varijabla>
  </DomainObject.Predmet.ProtustrankaFormatedWithAdressOIB>
  <DomainObject.Predmet.ProtustrankaWithAdress>
    <izvorni_sadrzaj>HEALTH AND BEAUTY d.o.o. Trg kardinala Franje Šepera 7, 10000 Zagreb</izvorni_sadrzaj>
    <derivirana_varijabla naziv="DomainObject.Predmet.ProtustrankaWithAdress_1">HEALTH AND BEAUTY d.o.o. Trg kardinala Franje Šepera 7, 10000 Zagreb</derivirana_varijabla>
  </DomainObject.Predmet.ProtustrankaWithAdress>
  <DomainObject.Predmet.ProtustrankaWithAdressOIB>
    <izvorni_sadrzaj>HEALTH AND BEAUTY d.o.o., OIB 80473329832, Trg kardinala Franje Šepera 7, 10000 Zagreb</izvorni_sadrzaj>
    <derivirana_varijabla naziv="DomainObject.Predmet.ProtustrankaWithAdressOIB_1">HEALTH AND BEAUTY d.o.o., OIB 80473329832, Trg kardinala Franje Šepera 7, 10000 Zagreb</derivirana_varijabla>
  </DomainObject.Predmet.ProtustrankaWithAdressOIB>
  <DomainObject.Predmet.ProtustrankaNazivFormated>
    <izvorni_sadrzaj>HEALTH AND BEAUTY d.o.o.</izvorni_sadrzaj>
    <derivirana_varijabla naziv="DomainObject.Predmet.ProtustrankaNazivFormated_1">HEALTH AND BEAUTY d.o.o.</derivirana_varijabla>
  </DomainObject.Predmet.ProtustrankaNazivFormated>
  <DomainObject.Predmet.ProtustrankaNazivFormatedOIB>
    <izvorni_sadrzaj>HEALTH AND BEAUTY d.o.o., OIB 80473329832</izvorni_sadrzaj>
    <derivirana_varijabla naziv="DomainObject.Predmet.ProtustrankaNazivFormatedOIB_1">HEALTH AND BEAUTY d.o.o., OIB 80473329832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HEALTH AND BEAUTY d.o.o. zastupanog po punomoćniku Meri Žuvela</item>
    </izvorni_sadrzaj>
    <derivirana_varijabla naziv="DomainObject.Predmet.ProtuStrankaListFormated_1">
      <item>HEALTH AND BEAUTY d.o.o. zastupanog po punomoćniku Meri Žuvela</item>
    </derivirana_varijabla>
  </DomainObject.Predmet.ProtuStrankaListFormated>
  <DomainObject.Predmet.ProtuStrankaListFormatedOIB>
    <izvorni_sadrzaj>
      <item>HEALTH AND BEAUTY d.o.o., OIB 80473329832 zastupanog po punomoćniku Meri Žuvela</item>
    </izvorni_sadrzaj>
    <derivirana_varijabla naziv="DomainObject.Predmet.ProtuStrankaListFormatedOIB_1">
      <item>HEALTH AND BEAUTY d.o.o., OIB 80473329832 zastupanog po punomoćniku Meri Žuvela</item>
    </derivirana_varijabla>
  </DomainObject.Predmet.ProtuStrankaListFormatedOIB>
  <DomainObject.Predmet.ProtuStrankaListFormatedWithAdress>
    <izvorni_sadrzaj>
      <item>HEALTH AND BEAUTY d.o.o., Trg kardinala Franje Šepera 7, 10000 Zagreb zastupanog po punomoćniku Meri Žuvela</item>
    </izvorni_sadrzaj>
    <derivirana_varijabla naziv="DomainObject.Predmet.ProtuStrankaListFormatedWithAdress_1">
      <item>HEALTH AND BEAUTY d.o.o., Trg kardinala Franje Šepera 7, 10000 Zagreb zastupanog po punomoćniku Meri Žuvela</item>
    </derivirana_varijabla>
  </DomainObject.Predmet.ProtuStrankaListFormatedWithAdress>
  <DomainObject.Predmet.ProtuStrankaListFormatedWithAdressOIB>
    <izvorni_sadrzaj>
      <item>HEALTH AND BEAUTY d.o.o., OIB 80473329832, Trg kardinala Franje Šepera 7, 10000 Zagreb zastupanog po punomoćniku Meri Žuvela</item>
    </izvorni_sadrzaj>
    <derivirana_varijabla naziv="DomainObject.Predmet.ProtuStrankaListFormatedWithAdressOIB_1">
      <item>HEALTH AND BEAUTY d.o.o., OIB 80473329832, Trg kardinala Franje Šepera 7, 10000 Zagreb zastupanog po punomoćniku Meri Žuvela</item>
    </derivirana_varijabla>
  </DomainObject.Predmet.ProtuStrankaListFormatedWithAdressOIB>
  <DomainObject.Predmet.ProtuStrankaListNazivFormated>
    <izvorni_sadrzaj>
      <item>HEALTH AND BEAUTY d.o.o.</item>
    </izvorni_sadrzaj>
    <derivirana_varijabla naziv="DomainObject.Predmet.ProtuStrankaListNazivFormated_1">
      <item>HEALTH AND BEAUTY d.o.o.</item>
    </derivirana_varijabla>
  </DomainObject.Predmet.ProtuStrankaListNazivFormated>
  <DomainObject.Predmet.ProtuStrankaListNazivFormatedOIB>
    <izvorni_sadrzaj>
      <item>HEALTH AND BEAUTY d.o.o., OIB 80473329832</item>
    </izvorni_sadrzaj>
    <derivirana_varijabla naziv="DomainObject.Predmet.ProtuStrankaListNazivFormatedOIB_1">
      <item>HEALTH AND BEAUTY d.o.o., OIB 80473329832</item>
    </derivirana_varijabla>
  </DomainObject.Predmet.ProtuStrankaListNazivFormatedOIB>
  <DomainObject.Predmet.OstaliListFormated>
    <izvorni_sadrzaj>
      <item>Meri Žuvela punomoćnik sudionika u postupku HEALTH AND BEAUTY d.o.o.</item>
    </izvorni_sadrzaj>
    <derivirana_varijabla naziv="DomainObject.Predmet.OstaliListFormated_1">
      <item>Meri Žuvela punomoćnik sudionika u postupku HEALTH AND BEAUTY d.o.o.</item>
    </derivirana_varijabla>
  </DomainObject.Predmet.OstaliListFormated>
  <DomainObject.Predmet.OstaliListFormatedOIB>
    <izvorni_sadrzaj>
      <item>Meri Žuvela, OIB 03719605464 punomoćnik sudionika u postupku HEALTH AND BEAUTY d.o.o.</item>
    </izvorni_sadrzaj>
    <derivirana_varijabla naziv="DomainObject.Predmet.OstaliListFormatedOIB_1">
      <item>Meri Žuvela, OIB 03719605464 punomoćnik sudionika u postupku HEALTH AND BEAUTY d.o.o.</item>
    </derivirana_varijabla>
  </DomainObject.Predmet.OstaliListFormatedOIB>
  <DomainObject.Predmet.OstaliListFormatedWithAdress>
    <izvorni_sadrzaj>
      <item>Meri Žuvela, Trg Kardinala Franje Šepera 7, 10000 Zagreb punomoćnik sudionika u postupku HEALTH AND BEAUTY d.o.o.</item>
    </izvorni_sadrzaj>
    <derivirana_varijabla naziv="DomainObject.Predmet.OstaliListFormatedWithAdress_1">
      <item>Meri Žuvela, Trg Kardinala Franje Šepera 7, 10000 Zagreb punomoćnik sudionika u postupku HEALTH AND BEAUTY d.o.o.</item>
    </derivirana_varijabla>
  </DomainObject.Predmet.OstaliListFormatedWithAdress>
  <DomainObject.Predmet.OstaliListFormatedWithAdressOIB>
    <izvorni_sadrzaj>
      <item>Meri Žuvela, OIB 03719605464, Trg Kardinala Franje Šepera 7, 10000 Zagreb punomoćnik sudionika u postupku HEALTH AND BEAUTY d.o.o.</item>
    </izvorni_sadrzaj>
    <derivirana_varijabla naziv="DomainObject.Predmet.OstaliListFormatedWithAdressOIB_1">
      <item>Meri Žuvela, OIB 03719605464, Trg Kardinala Franje Šepera 7, 10000 Zagreb punomoćnik sudionika u postupku HEALTH AND BEAUTY d.o.o.</item>
    </derivirana_varijabla>
  </DomainObject.Predmet.OstaliListFormatedWithAdressOIB>
  <DomainObject.Predmet.OstaliListNazivFormated>
    <izvorni_sadrzaj>
      <item>Meri Žuvela</item>
    </izvorni_sadrzaj>
    <derivirana_varijabla naziv="DomainObject.Predmet.OstaliListNazivFormated_1">
      <item>Meri Žuvela</item>
    </derivirana_varijabla>
  </DomainObject.Predmet.OstaliListNazivFormated>
  <DomainObject.Predmet.OstaliListNazivFormatedOIB>
    <izvorni_sadrzaj>
      <item>Meri Žuvela, OIB 03719605464</item>
    </izvorni_sadrzaj>
    <derivirana_varijabla naziv="DomainObject.Predmet.OstaliListNazivFormatedOIB_1">
      <item>Meri Žuvela, OIB 03719605464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HEALTH AND BEAUTY d.o.o.</izvorni_sadrzaj>
    <derivirana_varijabla naziv="DomainObject.Predmet.ProtustrankaIDrugi_1">HEALTH AND BEAUTY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HEALTH AND BEAUTY d.o.o., OIB 80473329832, Trg kardinala Franje Šepera 7, 10000 Zagreb</izvorni_sadrzaj>
    <derivirana_varijabla naziv="DomainObject.Predmet.ProtustrankaIDrugiAdressOIB_1">HEALTH AND BEAUTY d.o.o., OIB 80473329832, Trg kardinala Franje Šepera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HEALTH AND BEAUTY d.o.o.</item>
      <item>Meri Žuvela</item>
    </izvorni_sadrzaj>
    <derivirana_varijabla naziv="DomainObject.Predmet.SudioniciListNaziv_1">
      <item>FINA Regionalni centar Zagreb</item>
      <item>HEALTH AND BEAUTY d.o.o.</item>
      <item>Meri Žuvela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izvorni_sadrzaj>
    <derivirana_varijabla naziv="DomainObject.Predmet.SudioniciListAdressOIB_1">
      <item>FINA Regionalni centar Zagreb, OIB 85821130368, Trg svibanjskih žrtava 1995. br. 1,10000 Zagreb</item>
      <item>HEALTH AND BEAUTY d.o.o., OIB 80473329832, Trg kardinala Franje Šepera 7,10000 Zagreb</item>
      <item>Meri Žuvela, OIB 03719605464, Trg Kardinala Franje Šepera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80473329832</item>
      <item>, OIB 03719605464</item>
    </izvorni_sadrzaj>
    <derivirana_varijabla naziv="DomainObject.Predmet.SudioniciListNazivOIB_1">
      <item>, OIB 85821130368</item>
      <item>, OIB 80473329832</item>
      <item>, OIB 03719605464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F76A6-C66C-438B-8BA0-EF88D8EE1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1811</properties:Characters>
  <properties:Lines>52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2017-12-19T08:55:00Z</dcterms:created>
  <dc:creator>Vesna Fundurulić Perišin</dc:creator>
  <cp:lastModifiedBy>Nataša Strukan</cp:lastModifiedBy>
  <cp:lastPrinted>2017-12-19T09:02:00Z</cp:lastPrinted>
  <dcterms:modified xmlns:xsi="http://www.w3.org/2001/XMLSchema-instance" xsi:type="dcterms:W3CDTF">2017-12-19T11:50:00Z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