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7cb1" w14:paraId="cde7cb1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  <w:r w:rsidR="00F31327">
        <w:t>1</w:t>
      </w:r>
      <w:r w:rsidR="002C7B2D" w:rsidRPr="0063308C">
        <w:t xml:space="preserve"> St-</w:t>
      </w:r>
      <w:r w:rsidR="00F31327">
        <w:t>6166</w:t>
      </w:r>
      <w:r w:rsidR="002C7B2D">
        <w:t>/</w:t>
      </w:r>
      <w:r w:rsidR="00F31327">
        <w:t>2016</w:t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7C560D">
      <w:pPr>
        <w:ind w:left="2880"/>
      </w:pPr>
      <w:r>
        <w:t xml:space="preserve">              </w:t>
      </w:r>
    </w:p>
    <w:p w:rsidRDefault="006E687C" w:rsidP="007C560D" w:rsidR="006E687C">
      <w:pPr>
        <w:jc w:val="center"/>
      </w:pP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2C7B2D" w:rsidP="002C7B2D" w:rsidR="002C7B2D">
      <w:pPr>
        <w:ind w:firstLine="708"/>
        <w:jc w:val="both"/>
      </w:pPr>
      <w:r w:rsidRPr="00565C4F">
        <w:t xml:space="preserve">Trgovački sud u Zagrebu, po sucu </w:t>
      </w:r>
      <w:r w:rsidR="00F31327">
        <w:t>Nini Radiću</w:t>
      </w:r>
      <w:r w:rsidRPr="00565C4F">
        <w:t xml:space="preserve">, u postupku predstečajne nagodbe u povodu prijedloga dužnika </w:t>
      </w:r>
      <w:r w:rsidR="00F31327">
        <w:t>FORK LOGISTIKA d.o.o. Zagreb, Ivana Banjavčića 13, OIB:77414177309</w:t>
      </w:r>
      <w:r>
        <w:t xml:space="preserve">, dana </w:t>
      </w:r>
      <w:r w:rsidR="00F31327">
        <w:t>6</w:t>
      </w:r>
      <w:r>
        <w:t xml:space="preserve">. </w:t>
      </w:r>
      <w:r w:rsidR="00F31327">
        <w:t>travnj</w:t>
      </w:r>
      <w:r>
        <w:t>a 201</w:t>
      </w:r>
      <w:r w:rsidR="00F31327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6E687C" w:rsidP="006E687C" w:rsidR="006E687C" w:rsidRPr="00E22224">
      <w:pPr>
        <w:jc w:val="center"/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F31327">
        <w:t>FORK LOGISTIKA d.o.o. Zagreb, Ivana Banjavčića 13, OIB:77414177309</w:t>
      </w:r>
      <w:r w:rsidR="002C7B2D">
        <w:t>,</w:t>
      </w:r>
      <w:r w:rsidR="0017606F">
        <w:t xml:space="preserve"> </w:t>
      </w:r>
      <w:r>
        <w:t xml:space="preserve">određuje se za dan 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2C7B2D" w:rsidP="00290051" w:rsidR="002730D8">
      <w:pPr>
        <w:ind w:firstLine="372" w:left="708"/>
        <w:jc w:val="both"/>
      </w:pPr>
      <w:r>
        <w:rPr>
          <w:b/>
        </w:rPr>
        <w:t>2</w:t>
      </w:r>
      <w:r w:rsidR="00F31327">
        <w:rPr>
          <w:b/>
        </w:rPr>
        <w:t>4</w:t>
      </w:r>
      <w:r w:rsidR="00040AC6" w:rsidRPr="00E15C0B">
        <w:rPr>
          <w:b/>
        </w:rPr>
        <w:t>.</w:t>
      </w:r>
      <w:r>
        <w:rPr>
          <w:b/>
        </w:rPr>
        <w:t xml:space="preserve"> </w:t>
      </w:r>
      <w:r w:rsidR="00F31327">
        <w:rPr>
          <w:b/>
        </w:rPr>
        <w:t>travnj</w:t>
      </w:r>
      <w:r w:rsidR="00040AC6" w:rsidRPr="00E15C0B">
        <w:rPr>
          <w:b/>
        </w:rPr>
        <w:t>a 201</w:t>
      </w:r>
      <w:r w:rsidR="00952AD6">
        <w:rPr>
          <w:b/>
        </w:rPr>
        <w:t>7</w:t>
      </w:r>
      <w:r w:rsidR="00040AC6">
        <w:t xml:space="preserve">. </w:t>
      </w:r>
      <w:r w:rsidR="002730D8">
        <w:rPr>
          <w:b/>
        </w:rPr>
        <w:t xml:space="preserve"> u </w:t>
      </w:r>
      <w:r>
        <w:rPr>
          <w:b/>
        </w:rPr>
        <w:t>1</w:t>
      </w:r>
      <w:r w:rsidR="00F31327">
        <w:rPr>
          <w:b/>
        </w:rPr>
        <w:t>1</w:t>
      </w:r>
      <w:r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2730D8" w:rsidP="002730D8" w:rsidR="002730D8">
      <w:pPr>
        <w:ind w:left="705"/>
      </w:pPr>
      <w:r>
        <w:t xml:space="preserve">-zz dužnika </w:t>
      </w:r>
      <w:r w:rsidR="00F31327">
        <w:t>Josip Žižek</w:t>
      </w:r>
      <w:r w:rsidR="002C7B2D" w:rsidRPr="002C7B2D">
        <w:t xml:space="preserve">, </w:t>
      </w:r>
      <w:r w:rsidR="001F54AC">
        <w:t xml:space="preserve">Zagreb, Ulica grada Mainza 7, </w:t>
      </w:r>
      <w:r w:rsidR="002C7B2D" w:rsidRPr="002C7B2D">
        <w:t xml:space="preserve">OIB: </w:t>
      </w:r>
      <w:r w:rsidR="001F54AC">
        <w:t>69104075510</w:t>
      </w:r>
      <w:hyperlink r:id="rId11" w:history="true"/>
      <w:r>
        <w:t xml:space="preserve"> </w:t>
      </w:r>
    </w:p>
    <w:p w:rsidRDefault="002730D8" w:rsidP="002730D8" w:rsidR="002730D8">
      <w:pPr>
        <w:ind w:left="705"/>
      </w:pPr>
      <w:r>
        <w:t>-povjeren</w:t>
      </w:r>
      <w:r w:rsidR="005C554A">
        <w:t>i</w:t>
      </w:r>
      <w:r>
        <w:t xml:space="preserve">k </w:t>
      </w:r>
      <w:r w:rsidR="001F54AC">
        <w:t>TOMISLAV OREHOVEC, Zagreb, Babonićeva 1</w:t>
      </w:r>
      <w:r w:rsidR="002C7B2D">
        <w:t xml:space="preserve">, OIB: </w:t>
      </w:r>
      <w:r w:rsidR="001F54AC">
        <w:t>0</w:t>
      </w:r>
      <w:r w:rsidR="002C7B2D">
        <w:t>2</w:t>
      </w:r>
      <w:r w:rsidR="001F54AC">
        <w:t>009648274</w:t>
      </w: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lastRenderedPageBreak/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 xml:space="preserve">55. </w:t>
      </w:r>
      <w:r w:rsidR="007C560D">
        <w:t>Stečajnog zakona (NN br. 71/15)</w:t>
      </w:r>
      <w:r w:rsidR="00A628FE">
        <w:t>.</w:t>
      </w: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7C560D">
        <w:t xml:space="preserve">U </w:t>
      </w:r>
      <w:r w:rsidR="005C35E5" w:rsidRPr="00010102">
        <w:t>Zagreb</w:t>
      </w:r>
      <w:r w:rsidR="007C560D">
        <w:t>u</w:t>
      </w:r>
      <w:r w:rsidR="005C35E5" w:rsidRPr="00010102">
        <w:t>,</w:t>
      </w:r>
      <w:r w:rsidR="005C35E5">
        <w:t xml:space="preserve"> </w:t>
      </w:r>
      <w:r w:rsidR="007C560D">
        <w:t>6</w:t>
      </w:r>
      <w:r w:rsidR="005C35E5">
        <w:t>.</w:t>
      </w:r>
      <w:r w:rsidR="00974647">
        <w:t xml:space="preserve"> </w:t>
      </w:r>
      <w:r w:rsidR="007C560D">
        <w:t>travnja</w:t>
      </w:r>
      <w:r w:rsidR="005C35E5">
        <w:t xml:space="preserve"> 201</w:t>
      </w:r>
      <w:r w:rsidR="007C560D">
        <w:t>7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E9112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C560D" w:rsidP="0000286A" w:rsidR="007C56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Nino Radić</w:t>
      </w:r>
      <w:r w:rsidR="00E22224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47645">
        <w:rPr>
          <w:rFonts w:hAnsi="Times New Roman" w:ascii="Times New Roman"/>
          <w:b w:val="false"/>
          <w:color w:val="auto"/>
          <w:szCs w:val="24"/>
        </w:rPr>
        <w:t xml:space="preserve"> v.r.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D47645" w:rsidP="001251F9" w:rsidR="00D47645">
      <w:pPr>
        <w:jc w:val="both"/>
      </w:pPr>
    </w:p>
    <w:p w:rsidRDefault="00D47645" w:rsidP="001251F9" w:rsidR="00D4764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otpravka:Tatjana Slaviček </w:t>
      </w:r>
    </w:p>
    <w:p w:rsidRDefault="00873C16" w:rsidP="001D7C1D" w:rsidR="00873C16"/>
    <w:p w:rsidRDefault="00E22224" w:rsidP="001D7C1D" w:rsidR="00E22224"/>
    <w:p w:rsidRDefault="00E22224" w:rsidP="001D7C1D" w:rsidR="00E22224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D47645" w:rsidP="001D7C1D" w:rsidR="00D47645"/>
    <w:p w:rsidRDefault="00E22224" w:rsidP="001D7C1D" w:rsidR="00E22224"/>
    <w:sectPr w:rsidSect="00585191" w:rsidR="00E22224">
      <w:headerReference w:type="even" r:id="rId12"/>
      <w:headerReference w:type="default" r:id="rId13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6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7C560D">
      <w:t>1</w:t>
    </w:r>
    <w:r w:rsidR="00974647" w:rsidRPr="0063308C">
      <w:t xml:space="preserve"> St-</w:t>
    </w:r>
    <w:r w:rsidR="007C560D">
      <w:t>6166</w:t>
    </w:r>
    <w:r w:rsidR="00974647">
      <w:t>/2016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286A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7606F"/>
    <w:rsid w:val="0018613F"/>
    <w:rsid w:val="001B2AD1"/>
    <w:rsid w:val="001D7C1D"/>
    <w:rsid w:val="001F54AC"/>
    <w:rsid w:val="00201F56"/>
    <w:rsid w:val="00220063"/>
    <w:rsid w:val="002316B3"/>
    <w:rsid w:val="002730D8"/>
    <w:rsid w:val="002841E8"/>
    <w:rsid w:val="00290051"/>
    <w:rsid w:val="00293CB0"/>
    <w:rsid w:val="002C1B18"/>
    <w:rsid w:val="002C4A56"/>
    <w:rsid w:val="002C7B2D"/>
    <w:rsid w:val="00311D3C"/>
    <w:rsid w:val="00320F5B"/>
    <w:rsid w:val="003605FD"/>
    <w:rsid w:val="00366CB2"/>
    <w:rsid w:val="003B213D"/>
    <w:rsid w:val="00411607"/>
    <w:rsid w:val="00413E00"/>
    <w:rsid w:val="0042407B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12D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C560D"/>
    <w:rsid w:val="007F434A"/>
    <w:rsid w:val="007F5CBE"/>
    <w:rsid w:val="008028AB"/>
    <w:rsid w:val="00806934"/>
    <w:rsid w:val="00833454"/>
    <w:rsid w:val="008354D0"/>
    <w:rsid w:val="00850C98"/>
    <w:rsid w:val="0085489D"/>
    <w:rsid w:val="00865F7D"/>
    <w:rsid w:val="00871FF4"/>
    <w:rsid w:val="00873338"/>
    <w:rsid w:val="00873C16"/>
    <w:rsid w:val="00894787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C08"/>
    <w:rsid w:val="00CA6224"/>
    <w:rsid w:val="00CA7873"/>
    <w:rsid w:val="00CA7CFE"/>
    <w:rsid w:val="00CD09E2"/>
    <w:rsid w:val="00CE75B7"/>
    <w:rsid w:val="00D0065F"/>
    <w:rsid w:val="00D03905"/>
    <w:rsid w:val="00D1401A"/>
    <w:rsid w:val="00D452A3"/>
    <w:rsid w:val="00D47645"/>
    <w:rsid w:val="00D47B9A"/>
    <w:rsid w:val="00D53EC5"/>
    <w:rsid w:val="00D91CEA"/>
    <w:rsid w:val="00DC795F"/>
    <w:rsid w:val="00E02326"/>
    <w:rsid w:val="00E15C0B"/>
    <w:rsid w:val="00E22224"/>
    <w:rsid w:val="00E3002E"/>
    <w:rsid w:val="00E30BD5"/>
    <w:rsid w:val="00E371BF"/>
    <w:rsid w:val="00EA751C"/>
    <w:rsid w:val="00EB0FA7"/>
    <w:rsid w:val="00EC32DC"/>
    <w:rsid w:val="00EC4EE8"/>
    <w:rsid w:val="00ED3B98"/>
    <w:rsid w:val="00F175B7"/>
    <w:rsid w:val="00F24F8F"/>
    <w:rsid w:val="00F31327"/>
    <w:rsid w:val="00F70A23"/>
    <w:rsid w:val="00F753F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512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512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24966039044,1&amp;cs=3988838688ADF054C2EFF17EE602319FB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St-6166/2016-34</izvorni_sadrzaj>
    <derivirana_varijabla naziv="DomainObject.Oznaka_1">St-6166/2016-34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St-6166/2016-34</izvorni_sadrzaj>
    <derivirana_varijabla naziv="DomainObject.PoslovniBrojDokumenta_1">St-6166/2016-34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5319F-8D87-4D3C-8B5C-6E982C86B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2073</properties:Characters>
  <properties:Lines>84</properties:Lines>
  <properties:Paragraphs>28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2017-04-06T06:49:00Z</dcterms:created>
  <dc:creator>nribaric</dc:creator>
  <cp:lastModifiedBy>Tatjana Slaviček</cp:lastModifiedBy>
  <cp:lastPrinted>2017-04-07T11:26:00Z</cp:lastPrinted>
  <dcterms:modified xmlns:xsi="http://www.w3.org/2001/XMLSchema-instance" xsi:type="dcterms:W3CDTF">2017-04-07T11:28:00Z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St-6166/2016-34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