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d6e6" w14:paraId="ee7d6e6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3C4CD5">
        <w:t>53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3C4CD5">
        <w:t>2</w:t>
      </w:r>
      <w:r w:rsidR="00814557" w:rsidRPr="006F1FF1">
        <w:t xml:space="preserve">. </w:t>
      </w:r>
      <w:r w:rsidR="003C4CD5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7072A4">
        <w:t>204</w:t>
      </w:r>
      <w:r w:rsidR="002C5E3E">
        <w:t xml:space="preserve">, </w:t>
      </w:r>
      <w:r w:rsidR="00103A86" w:rsidRPr="00103A86">
        <w:t>PARKIRNO MJESTO</w:t>
      </w:r>
      <w:r w:rsidR="007072A4">
        <w:t xml:space="preserve"> - P 97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3C4CD5">
        <w:t>2</w:t>
      </w:r>
      <w:r w:rsidR="00814557" w:rsidRPr="006F1FF1">
        <w:t xml:space="preserve">. </w:t>
      </w:r>
      <w:r w:rsidR="003C4CD5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000F8D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000F8D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000F8D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496F98">
      <w:t>5</w:t>
    </w:r>
    <w:r w:rsidR="003C4CD5">
      <w:t>3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F8D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4CD5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23D4B"/>
    <w:rsid w:val="00646F4A"/>
    <w:rsid w:val="0066028B"/>
    <w:rsid w:val="00666D9F"/>
    <w:rsid w:val="006B63D6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0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0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St-5/2018-52</izvorni_sadrzaj>
    <derivirana_varijabla naziv="DomainObject.PredzadnjaOdlukaIzPredmeta.Oznaka_1">St-5/2018-52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2195C-9866-4F2F-984F-2B1F9006C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2018-10-23T12:57:00Z</dcterms:created>
  <dc:creator>Srđan Gavranić</dc:creator>
  <cp:lastModifiedBy>Ante Rubelj</cp:lastModifiedBy>
  <cp:lastPrinted>2018-11-05T12:02:00Z</cp:lastPrinted>
  <dcterms:modified xmlns:xsi="http://www.w3.org/2001/XMLSchema-instance" xsi:type="dcterms:W3CDTF">2018-11-05T12:02:00Z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E-204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