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7d7f" w14:paraId="e447d7f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8C546E">
        <w:rPr>
          <w:lang w:val="hr-HR"/>
        </w:rPr>
        <w:t>1106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8C546E">
        <w:t xml:space="preserve"> ROSTIK</w:t>
      </w:r>
      <w:r w:rsidR="00AA1CA4">
        <w:t xml:space="preserve"> </w:t>
      </w:r>
      <w:r w:rsidR="00552216">
        <w:t>d.o.o.,</w:t>
      </w:r>
      <w:r w:rsidR="00D07ECC">
        <w:t xml:space="preserve"> OIB:</w:t>
      </w:r>
      <w:r w:rsidR="00B908CA">
        <w:t xml:space="preserve"> </w:t>
      </w:r>
      <w:r w:rsidR="008C546E">
        <w:t>81516403069</w:t>
      </w:r>
      <w:r w:rsidR="00D07ECC">
        <w:t xml:space="preserve"> s</w:t>
      </w:r>
      <w:r w:rsidR="00B71B33">
        <w:t>a sjedišt</w:t>
      </w:r>
      <w:r w:rsidR="008C546E">
        <w:t>em u A. Schulteissa 19</w:t>
      </w:r>
      <w:r w:rsidR="00247894">
        <w:t xml:space="preserve">, </w:t>
      </w:r>
      <w:r w:rsidR="008C546E">
        <w:t>40000 Čakovec</w:t>
      </w:r>
      <w:r w:rsidR="00247894">
        <w:t>,</w:t>
      </w:r>
      <w:r w:rsidR="004979F4">
        <w:t xml:space="preserve"> dana 21</w:t>
      </w:r>
      <w:r w:rsidR="00B71B33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8C546E" w:rsidRPr="008C546E">
        <w:t xml:space="preserve"> </w:t>
      </w:r>
      <w:r w:rsidR="008C546E">
        <w:t>ROSTIK d.o.o., OIB: 81516403069 sa sjedištem u A. Schulteissa 19, 40000 Čakovec</w:t>
      </w:r>
      <w:r w:rsidR="00552216">
        <w:t>,</w:t>
      </w:r>
      <w:r w:rsidR="002E00D7">
        <w:t xml:space="preserve"> </w:t>
      </w:r>
      <w:r w:rsidR="00B82432">
        <w:t>iznosi</w:t>
      </w:r>
      <w:r w:rsidR="008C546E">
        <w:t xml:space="preserve"> 4.447,58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8C546E">
        <w:t xml:space="preserve"> Miroslav Peršić</w:t>
      </w:r>
      <w:r w:rsidR="00247894">
        <w:t>,</w:t>
      </w:r>
      <w:r w:rsidR="008C546E">
        <w:t xml:space="preserve"> iz Pribislavca, Ruđera Boškovića 40</w:t>
      </w:r>
      <w:r w:rsidR="005C5AF6">
        <w:t>,</w:t>
      </w:r>
      <w:r w:rsidR="008C546E">
        <w:t xml:space="preserve"> OIB: 65300525739</w:t>
      </w:r>
      <w:r w:rsidR="00E05A30">
        <w:t xml:space="preserve"> da</w:t>
      </w:r>
      <w:r w:rsidR="00247894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8C546E">
        <w:rPr>
          <w:lang w:val="hr-HR"/>
        </w:rPr>
        <w:t>Dana 17</w:t>
      </w:r>
      <w:r w:rsidR="00E05A30">
        <w:rPr>
          <w:lang w:val="hr-HR"/>
        </w:rPr>
        <w:t>. prosinca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 xml:space="preserve">godine,  predlagatelj Financijska agencija, Podružnica Varaždin podnio je </w:t>
      </w:r>
      <w:r w:rsidR="003D352C">
        <w:rPr>
          <w:lang w:val="hr-HR"/>
        </w:rPr>
        <w:t xml:space="preserve">prijedlog </w:t>
      </w:r>
      <w:r>
        <w:rPr>
          <w:lang w:val="hr-HR"/>
        </w:rPr>
        <w:t>za otvaranje stečajnog postupka nad dužnikom</w:t>
      </w:r>
      <w:r w:rsidR="008C546E" w:rsidRPr="008C546E">
        <w:t xml:space="preserve"> </w:t>
      </w:r>
      <w:r w:rsidR="008C546E">
        <w:t>ROSTIK d.o.o., OIB: 81516403069 sa sjedištem u A. Schulteissa 19, 40000 Čakovec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8C546E">
        <w:t xml:space="preserve"> 4.447,58 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4979F4">
        <w:rPr>
          <w:lang w:val="hr-HR"/>
        </w:rPr>
        <w:t>21</w:t>
      </w:r>
      <w:r w:rsidR="002E00D7">
        <w:rPr>
          <w:lang w:val="hr-HR"/>
        </w:rPr>
        <w:t>.</w:t>
      </w:r>
      <w:r w:rsidR="00B71B3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EE2A3E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858" w:rsidP="007F64E0" w:rsidR="005F4858">
      <w:r>
        <w:separator/>
      </w:r>
    </w:p>
  </w:endnote>
  <w:endnote w:id="0" w:type="continuationSeparator">
    <w:p w:rsidRDefault="005F4858" w:rsidP="007F64E0" w:rsidR="005F4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858" w:rsidP="007F64E0" w:rsidR="005F4858">
      <w:r>
        <w:separator/>
      </w:r>
    </w:p>
  </w:footnote>
  <w:footnote w:id="0" w:type="continuationSeparator">
    <w:p w:rsidRDefault="005F4858" w:rsidP="007F64E0" w:rsidR="005F48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8C546E">
      <w:rPr>
        <w:lang w:val="hr-HR"/>
      </w:rPr>
      <w:t>1106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07A1" w:rsidRPr="007007A1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B78F0"/>
    <w:rsid w:val="000C5E61"/>
    <w:rsid w:val="000D55BC"/>
    <w:rsid w:val="000D64B2"/>
    <w:rsid w:val="000E0306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7B1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52C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979F4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4858"/>
    <w:rsid w:val="005F6CB9"/>
    <w:rsid w:val="00600E61"/>
    <w:rsid w:val="0060686D"/>
    <w:rsid w:val="00613796"/>
    <w:rsid w:val="006138B3"/>
    <w:rsid w:val="006226AC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07A1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72226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46E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1CA4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2A3E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0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0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ROSTIK društvo s ograničenom odgovornošću za trgovinu i usluge</izvorni_sadrzaj>
    <derivirana_varijabla naziv="DomainObject.Predmet.ProtustrankaFormated_1">  ROSTIK društvo s ograničenom odgovornošću za trgovinu i usluge</derivirana_varijabla>
  </DomainObject.Predmet.ProtustrankaFormated>
  <DomainObject.Predmet.ProtustrankaFormatedOIB>
    <izvorni_sadrzaj>  ROSTIK društvo s ograničenom odgovornošću za trgovinu i usluge, OIB 81516403069</izvorni_sadrzaj>
    <derivirana_varijabla naziv="DomainObject.Predmet.ProtustrankaFormatedOIB_1">  ROSTIK društvo s ograničenom odgovornošću za trgovinu i usluge, OIB 81516403069</derivirana_varijabla>
  </DomainObject.Predmet.ProtustrankaFormatedOIB>
  <DomainObject.Predmet.ProtustrankaFormatedWithAdress>
    <izvorni_sadrzaj> ROSTIK društvo s ograničenom odgovornošću za trgovinu i usluge, A.Schulteissa 19, 40000 Čakovec</izvorni_sadrzaj>
    <derivirana_varijabla naziv="DomainObject.Predmet.ProtustrankaFormatedWithAdress_1"> ROSTIK društvo s ograničenom odgovornošću za trgovinu i usluge, A.Schulteissa 19, 40000 Čakovec</derivirana_varijabla>
  </DomainObject.Predmet.ProtustrankaFormatedWithAdress>
  <DomainObject.Predmet.ProtustrankaFormatedWithAdressOIB>
    <izvorni_sadrzaj> ROSTIK društvo s ograničenom odgovornošću za trgovinu i usluge, OIB 81516403069, A.Schulteissa 19, 40000 Čakovec</izvorni_sadrzaj>
    <derivirana_varijabla naziv="DomainObject.Predmet.ProtustrankaFormatedWithAdressOIB_1"> ROSTIK društvo s ograničenom odgovornošću za trgovinu i usluge, OIB 81516403069, A.Schulteissa 19, 40000 Čakovec</derivirana_varijabla>
  </DomainObject.Predmet.ProtustrankaFormatedWithAdressOIB>
  <DomainObject.Predmet.ProtustrankaWithAdress>
    <izvorni_sadrzaj>ROSTIK društvo s ograničenom odgovornošću za trgovinu i usluge A.Schulteissa 19, 40000 Čakovec</izvorni_sadrzaj>
    <derivirana_varijabla naziv="DomainObject.Predmet.ProtustrankaWithAdress_1">ROSTIK društvo s ograničenom odgovornošću za trgovinu i usluge A.Schulteissa 19, 40000 Čakovec</derivirana_varijabla>
  </DomainObject.Predmet.ProtustrankaWithAdress>
  <DomainObject.Predmet.ProtustrankaWithAdressOIB>
    <izvorni_sadrzaj>ROSTIK društvo s ograničenom odgovornošću za trgovinu i usluge, OIB 81516403069, A.Schulteissa 19, 40000 Čakovec</izvorni_sadrzaj>
    <derivirana_varijabla naziv="DomainObject.Predmet.ProtustrankaWithAdressOIB_1">ROSTIK društvo s ograničenom odgovornošću za trgovinu i usluge, OIB 81516403069, A.Schulteissa 19, 40000 Čakovec</derivirana_varijabla>
  </DomainObject.Predmet.ProtustrankaWithAdressOIB>
  <DomainObject.Predmet.ProtustrankaNazivFormated>
    <izvorni_sadrzaj>ROSTIK društvo s ograničenom odgovornošću za trgovinu i usluge</izvorni_sadrzaj>
    <derivirana_varijabla naziv="DomainObject.Predmet.ProtustrankaNazivFormated_1">ROSTIK društvo s ograničenom odgovornošću za trgovinu i usluge</derivirana_varijabla>
  </DomainObject.Predmet.ProtustrankaNazivFormated>
  <DomainObject.Predmet.ProtustrankaNazivFormatedOIB>
    <izvorni_sadrzaj>ROSTIK društvo s ograničenom odgovornošću za trgovinu i usluge, OIB 81516403069</izvorni_sadrzaj>
    <derivirana_varijabla naziv="DomainObject.Predmet.ProtustrankaNazivFormatedOIB_1">ROSTIK društvo s ograničenom odgovornošću za trgovinu i usluge, OIB 81516403069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4447.58</izvorni_sadrzaj>
    <derivirana_varijabla naziv="DomainObject.Predmet.TrenutnaVrijednost_1">4447.58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ROSTIK društvo s ograničenom odgovornošću za trgovinu i usluge</item>
    </izvorni_sadrzaj>
    <derivirana_varijabla naziv="DomainObject.Predmet.ProtuStrankaListFormated_1">
      <item>ROSTIK društvo s ograničenom odgovornošću za trgovinu i usluge</item>
    </derivirana_varijabla>
  </DomainObject.Predmet.ProtuStrankaListFormated>
  <DomainObject.Predmet.ProtuStrankaListFormatedOIB>
    <izvorni_sadrzaj>
      <item>ROSTIK društvo s ograničenom odgovornošću za trgovinu i usluge, OIB 81516403069</item>
    </izvorni_sadrzaj>
    <derivirana_varijabla naziv="DomainObject.Predmet.ProtuStrankaListFormatedOIB_1">
      <item>ROSTIK društvo s ograničenom odgovornošću za trgovinu i usluge, OIB 81516403069</item>
    </derivirana_varijabla>
  </DomainObject.Predmet.ProtuStrankaListFormatedOIB>
  <DomainObject.Predmet.ProtuStrankaListFormatedWithAdress>
    <izvorni_sadrzaj>
      <item>ROSTIK društvo s ograničenom odgovornošću za trgovinu i usluge, A.Schulteissa 19, 40000 Čakovec</item>
    </izvorni_sadrzaj>
    <derivirana_varijabla naziv="DomainObject.Predmet.ProtuStrankaListFormatedWithAdress_1">
      <item>ROSTIK društvo s ograničenom odgovornošću za trgovinu i usluge, A.Schulteissa 19, 40000 Čakovec</item>
    </derivirana_varijabla>
  </DomainObject.Predmet.ProtuStrankaListFormatedWithAdress>
  <DomainObject.Predmet.ProtuStrankaListFormatedWithAdressOIB>
    <izvorni_sadrzaj>
      <item>ROSTIK društvo s ograničenom odgovornošću za trgovinu i usluge, OIB 81516403069, A.Schulteissa 19, 40000 Čakovec</item>
    </izvorni_sadrzaj>
    <derivirana_varijabla naziv="DomainObject.Predmet.ProtuStrankaListFormatedWithAdressOIB_1">
      <item>ROSTIK društvo s ograničenom odgovornošću za trgovinu i usluge, OIB 81516403069, A.Schulteissa 19, 40000 Čakovec</item>
    </derivirana_varijabla>
  </DomainObject.Predmet.ProtuStrankaListFormatedWithAdressOIB>
  <DomainObject.Predmet.ProtuStrankaListNazivFormated>
    <izvorni_sadrzaj>
      <item>ROSTIK društvo s ograničenom odgovornošću za trgovinu i usluge</item>
    </izvorni_sadrzaj>
    <derivirana_varijabla naziv="DomainObject.Predmet.ProtuStrankaListNazivFormated_1">
      <item>ROSTIK društvo s ograničenom odgovornošću za trgovinu i usluge</item>
    </derivirana_varijabla>
  </DomainObject.Predmet.ProtuStrankaListNazivFormated>
  <DomainObject.Predmet.ProtuStrankaListNazivFormatedOIB>
    <izvorni_sadrzaj>
      <item>ROSTIK društvo s ograničenom odgovornošću za trgovinu i usluge, OIB 81516403069</item>
    </izvorni_sadrzaj>
    <derivirana_varijabla naziv="DomainObject.Predmet.ProtuStrankaListNazivFormatedOIB_1">
      <item>ROSTIK društvo s ograničenom odgovornošću za trgovinu i usluge, OIB 81516403069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ROSTIK društvo s ograničenom odgovornošću za trgovinu i usluge</izvorni_sadrzaj>
    <derivirana_varijabla naziv="DomainObject.Predmet.ProtustrankaIDrugi_1">ROSTIK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ROSTIK društvo s ograničenom odgovornošću za trgovinu i usluge, OIB 81516403069, A.Schulteissa 19, 40000 Čakovec</izvorni_sadrzaj>
    <derivirana_varijabla naziv="DomainObject.Predmet.ProtustrankaIDrugiAdressOIB_1">ROSTIK društvo s ograničenom odgovornošću za trgovinu i usluge, OIB 81516403069, A.Schulteissa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ROSTIK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ROSTIK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ROSTIK društvo s ograničenom odgovornošću za trgovinu i usluge, OIB 81516403069, A.Schulteissa 19,40000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ROSTIK društvo s ograničenom odgovornošću za trgovinu i usluge, OIB 81516403069, A.Schulteissa 19,40000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81516403069</item>
      <item>, OIB null</item>
      <item>, OIB null</item>
    </izvorni_sadrzaj>
    <derivirana_varijabla naziv="DomainObject.Predmet.SudioniciListNazivOIB_1">
      <item>, OIB 85821130368</item>
      <item>, OIB 81516403069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465</properties:Words>
  <properties:Characters>2487</properties:Characters>
  <properties:Lines>70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2015-12-18T11:25:00Z</dcterms:created>
  <dc:creator>user</dc:creator>
  <cp:lastModifiedBy>Maja Marčec</cp:lastModifiedBy>
  <cp:lastPrinted>2015-12-18T11:25:00Z</cp:lastPrinted>
  <dcterms:modified xmlns:xsi="http://www.w3.org/2001/XMLSchema-instance" xsi:type="dcterms:W3CDTF">2015-12-21T06:47:00Z</dcterms:modified>
  <cp:revision>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