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1624" w14:paraId="8801624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540D34">
        <w:rPr>
          <w:b/>
          <w:sz w:val="22"/>
          <w:szCs w:val="22"/>
        </w:rPr>
        <w:t>169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FIDENS INGENIUS d.o.o., Nova Mokošica</w:t>
      </w:r>
      <w:r w:rsidR="00352686" w:rsidRPr="00352686">
        <w:rPr>
          <w:sz w:val="22"/>
          <w:szCs w:val="22"/>
        </w:rPr>
        <w:t xml:space="preserve">, </w:t>
      </w:r>
      <w:r w:rsidR="00540D34">
        <w:rPr>
          <w:sz w:val="22"/>
          <w:szCs w:val="22"/>
        </w:rPr>
        <w:t>Od Izvora 59, MBS: 090024621</w:t>
      </w:r>
      <w:r w:rsidR="00A022DC" w:rsidRPr="00352686">
        <w:rPr>
          <w:sz w:val="22"/>
          <w:szCs w:val="22"/>
        </w:rPr>
        <w:t>, OIB:</w:t>
      </w:r>
      <w:r w:rsidR="00540D34">
        <w:rPr>
          <w:sz w:val="22"/>
          <w:szCs w:val="22"/>
        </w:rPr>
        <w:t xml:space="preserve"> 02314484474</w:t>
      </w:r>
      <w:r w:rsidR="007539EE">
        <w:rPr>
          <w:sz w:val="22"/>
          <w:szCs w:val="22"/>
        </w:rPr>
        <w:t>,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>FIDENS INGENIUS d.o.o., Nova Mokošica</w:t>
      </w:r>
      <w:r w:rsidR="00540D34" w:rsidRPr="00352686">
        <w:rPr>
          <w:sz w:val="22"/>
          <w:szCs w:val="22"/>
        </w:rPr>
        <w:t xml:space="preserve">, </w:t>
      </w:r>
      <w:r w:rsidR="00540D34">
        <w:rPr>
          <w:sz w:val="22"/>
          <w:szCs w:val="22"/>
        </w:rPr>
        <w:t>Od Izvora 59, MBS: 090024621</w:t>
      </w:r>
      <w:r w:rsidR="00540D34" w:rsidRPr="00352686">
        <w:rPr>
          <w:sz w:val="22"/>
          <w:szCs w:val="22"/>
        </w:rPr>
        <w:t>, OIB:</w:t>
      </w:r>
      <w:r w:rsidR="00540D34">
        <w:rPr>
          <w:sz w:val="22"/>
          <w:szCs w:val="22"/>
        </w:rPr>
        <w:t xml:space="preserve"> 02314484474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>FIDENS INGENIUS d.o.o., Nova Mokošica</w:t>
      </w:r>
      <w:r w:rsidR="00540D34" w:rsidRPr="00352686">
        <w:rPr>
          <w:sz w:val="22"/>
          <w:szCs w:val="22"/>
        </w:rPr>
        <w:t xml:space="preserve">, </w:t>
      </w:r>
      <w:r w:rsidR="00540D34">
        <w:rPr>
          <w:sz w:val="22"/>
          <w:szCs w:val="22"/>
        </w:rPr>
        <w:t>Od Izvora 59, MBS: 090024621</w:t>
      </w:r>
      <w:r w:rsidR="00540D34" w:rsidRPr="00352686">
        <w:rPr>
          <w:sz w:val="22"/>
          <w:szCs w:val="22"/>
        </w:rPr>
        <w:t>, OIB:</w:t>
      </w:r>
      <w:r w:rsidR="00540D34">
        <w:rPr>
          <w:sz w:val="22"/>
          <w:szCs w:val="22"/>
        </w:rPr>
        <w:t xml:space="preserve"> 02314484474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471B41">
        <w:rPr>
          <w:sz w:val="22"/>
          <w:szCs w:val="22"/>
        </w:rPr>
        <w:t xml:space="preserve">144.669,01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471B41">
        <w:rPr>
          <w:sz w:val="22"/>
          <w:szCs w:val="22"/>
        </w:rPr>
        <w:t xml:space="preserve"> razdoblju od 2199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E24886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539EE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4886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4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88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88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88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88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88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8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FIDENS INGENIUM d.o.o. za ugostiteljstvo, trgovinu, turizam i usluge</izvorni_sadrzaj>
    <derivirana_varijabla naziv="DomainObject.Predmet.ProtustrankaFormated_1">  FIDENS INGENIUM d.o.o. za ugostiteljstvo, trgovinu, turizam i usluge</derivirana_varijabla>
  </DomainObject.Predmet.ProtustrankaFormated>
  <DomainObject.Predmet.ProtustrankaFormatedOIB>
    <izvorni_sadrzaj>  FIDENS INGENIUM d.o.o. za ugostiteljstvo, trgovinu, turizam i usluge, OIB 02314484474</izvorni_sadrzaj>
    <derivirana_varijabla naziv="DomainObject.Predmet.ProtustrankaFormatedOIB_1">  FIDENS INGENIUM d.o.o. za ugostiteljstvo, trgovinu, turizam i usluge, OIB 02314484474</derivirana_varijabla>
  </DomainObject.Predmet.ProtustrankaFormatedOIB>
  <DomainObject.Predmet.ProtustrankaFormatedWithAdress>
    <izvorni_sadrzaj> FIDENS INGENIUM d.o.o. za ugostiteljstvo, trgovinu, turizam i usluge, Od izvora 59, 20236 Nova Mokošica</izvorni_sadrzaj>
    <derivirana_varijabla naziv="DomainObject.Predmet.ProtustrankaFormatedWithAdress_1"> FIDENS INGENIUM d.o.o. za ugostiteljstvo, trgovinu, turizam i usluge, Od izvora 59, 20236 Nova Mokošica</derivirana_varijabla>
  </DomainObject.Predmet.ProtustrankaFormatedWithAdress>
  <DomainObject.Predmet.ProtustrankaFormatedWithAdressOIB>
    <izvorni_sadrzaj> FIDENS INGENIUM d.o.o. za ugostiteljstvo, trgovinu, turizam i usluge, OIB 02314484474, Od izvora 59, 20236 Nova Mokošica</izvorni_sadrzaj>
    <derivirana_varijabla naziv="DomainObject.Predmet.ProtustrankaFormatedWithAdressOIB_1"> FIDENS INGENIUM d.o.o. za ugostiteljstvo, trgovinu, turizam i usluge, OIB 02314484474, Od izvora 59, 20236 Nova Mokošica</derivirana_varijabla>
  </DomainObject.Predmet.ProtustrankaFormatedWithAdressOIB>
  <DomainObject.Predmet.ProtustrankaWithAdress>
    <izvorni_sadrzaj>FIDENS INGENIUM d.o.o. za ugostiteljstvo, trgovinu, turizam i usluge Od izvora 59, 20236 Nova Mokošica</izvorni_sadrzaj>
    <derivirana_varijabla naziv="DomainObject.Predmet.ProtustrankaWithAdress_1">FIDENS INGENIUM d.o.o. za ugostiteljstvo, trgovinu, turizam i usluge Od izvora 59, 20236 Nova Mokošica</derivirana_varijabla>
  </DomainObject.Predmet.ProtustrankaWithAdress>
  <DomainObject.Predmet.ProtustrankaWithAdressOIB>
    <izvorni_sadrzaj>FIDENS INGENIUM d.o.o. za ugostiteljstvo, trgovinu, turizam i usluge, OIB 02314484474, Od izvora 59, 20236 Nova Mokošica</izvorni_sadrzaj>
    <derivirana_varijabla naziv="DomainObject.Predmet.ProtustrankaWithAdressOIB_1">FIDENS INGENIUM d.o.o. za ugostiteljstvo, trgovinu, turizam i usluge, OIB 02314484474, Od izvora 59, 20236 Nova Mokošica</derivirana_varijabla>
  </DomainObject.Predmet.ProtustrankaWithAdressOIB>
  <DomainObject.Predmet.ProtustrankaNazivFormated>
    <izvorni_sadrzaj>FIDENS INGENIUM d.o.o. za ugostiteljstvo, trgovinu, turizam i usluge</izvorni_sadrzaj>
    <derivirana_varijabla naziv="DomainObject.Predmet.ProtustrankaNazivFormated_1">FIDENS INGENIUM d.o.o. za ugostiteljstvo, trgovinu, turizam i usluge</derivirana_varijabla>
  </DomainObject.Predmet.ProtustrankaNazivFormated>
  <DomainObject.Predmet.ProtustrankaNazivFormatedOIB>
    <izvorni_sadrzaj>FIDENS INGENIUM d.o.o. za ugostiteljstvo, trgovinu, turizam i usluge, OIB 02314484474</izvorni_sadrzaj>
    <derivirana_varijabla naziv="DomainObject.Predmet.ProtustrankaNazivFormatedOIB_1">FIDENS INGENIUM d.o.o. za ugostiteljstvo, trgovinu, turizam i usluge, OIB 02314484474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144456.18</izvorni_sadrzaj>
    <derivirana_varijabla naziv="DomainObject.Predmet.TrenutnaVrijednost_1">144456.18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FIDENS INGENIUM d.o.o. za ugostiteljstvo, trgovinu, turizam i usluge</item>
    </izvorni_sadrzaj>
    <derivirana_varijabla naziv="DomainObject.Predmet.ProtuStrankaListFormated_1">
      <item>FIDENS INGENIUM d.o.o. za ugostiteljstvo, trgovinu, turizam i usluge</item>
    </derivirana_varijabla>
  </DomainObject.Predmet.ProtuStrankaListFormated>
  <DomainObject.Predmet.ProtuStrankaListFormatedOIB>
    <izvorni_sadrzaj>
      <item>FIDENS INGENIUM d.o.o. za ugostiteljstvo, trgovinu, turizam i usluge, OIB 02314484474</item>
    </izvorni_sadrzaj>
    <derivirana_varijabla naziv="DomainObject.Predmet.ProtuStrankaListFormatedOIB_1">
      <item>FIDENS INGENIUM d.o.o. za ugostiteljstvo, trgovinu, turizam i usluge, OIB 02314484474</item>
    </derivirana_varijabla>
  </DomainObject.Predmet.ProtuStrankaListFormatedOIB>
  <DomainObject.Predmet.ProtuStrankaListFormatedWithAdress>
    <izvorni_sadrzaj>
      <item>FIDENS INGENIUM d.o.o. za ugostiteljstvo, trgovinu, turizam i usluge, Od izvora 59, 20236 Nova Mokošica</item>
    </izvorni_sadrzaj>
    <derivirana_varijabla naziv="DomainObject.Predmet.ProtuStrankaListFormatedWithAdress_1">
      <item>FIDENS INGENIUM d.o.o. za ugostiteljstvo, trgovinu, turizam i usluge, Od izvora 59, 20236 Nova Mokošica</item>
    </derivirana_varijabla>
  </DomainObject.Predmet.ProtuStrankaListFormatedWithAdress>
  <DomainObject.Predmet.ProtuStrankaListFormatedWithAdressOIB>
    <izvorni_sadrzaj>
      <item>FIDENS INGENIUM d.o.o. za ugostiteljstvo, trgovinu, turizam i usluge, OIB 02314484474, Od izvora 59, 20236 Nova Mokošica</item>
    </izvorni_sadrzaj>
    <derivirana_varijabla naziv="DomainObject.Predmet.ProtuStrankaListFormatedWithAdressOIB_1">
      <item>FIDENS INGENIUM d.o.o. za ugostiteljstvo, trgovinu, turizam i usluge, OIB 02314484474, Od izvora 59, 20236 Nova Mokošica</item>
    </derivirana_varijabla>
  </DomainObject.Predmet.ProtuStrankaListFormatedWithAdressOIB>
  <DomainObject.Predmet.ProtuStrankaListNazivFormated>
    <izvorni_sadrzaj>
      <item>FIDENS INGENIUM d.o.o. za ugostiteljstvo, trgovinu, turizam i usluge</item>
    </izvorni_sadrzaj>
    <derivirana_varijabla naziv="DomainObject.Predmet.ProtuStrankaListNazivFormated_1">
      <item>FIDENS INGENIUM d.o.o. za ugostiteljstvo, trgovinu, turizam i usluge</item>
    </derivirana_varijabla>
  </DomainObject.Predmet.ProtuStrankaListNazivFormated>
  <DomainObject.Predmet.ProtuStrankaListNazivFormatedOIB>
    <izvorni_sadrzaj>
      <item>FIDENS INGENIUM d.o.o. za ugostiteljstvo, trgovinu, turizam i usluge, OIB 02314484474</item>
    </izvorni_sadrzaj>
    <derivirana_varijabla naziv="DomainObject.Predmet.ProtuStrankaListNazivFormatedOIB_1">
      <item>FIDENS INGENIUM d.o.o. za ugostiteljstvo, trgovinu, turizam i usluge, OIB 02314484474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FIDENS INGENIUM d.o.o. za ugostiteljstvo, trgovinu, turizam i usluge</izvorni_sadrzaj>
    <derivirana_varijabla naziv="DomainObject.Predmet.ProtustrankaIDrugi_1">FIDENS INGENIUM d.o.o. za ugostiteljstvo,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FIDENS INGENIUM d.o.o. za ugostiteljstvo, trgovinu, turizam i usluge, OIB 02314484474, Od izvora 59, 20236 Nova Mokošica</izvorni_sadrzaj>
    <derivirana_varijabla naziv="DomainObject.Predmet.ProtustrankaIDrugiAdressOIB_1">FIDENS INGENIUM d.o.o. za ugostiteljstvo, trgovinu, turizam i usluge, OIB 02314484474, Od izvora 59,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FIDENS INGENIUM d.o.o. za ugostiteljstvo, trgovinu, turizam i usluge</item>
    </izvorni_sadrzaj>
    <derivirana_varijabla naziv="DomainObject.Predmet.SudioniciListNaziv_1">
      <item>Financijska agencija,RC Split,Podružnica Dubrovnik</item>
      <item>FIDENS INGENIUM d.o.o. za ugostiteljstvo,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FIDENS INGENIUM d.o.o. za ugostiteljstvo, trgovinu, turizam i usluge, OIB 02314484474, Od izvora 59,20236 Nova Mokošica</item>
    </izvorni_sadrzaj>
    <derivirana_varijabla naziv="DomainObject.Predmet.SudioniciListAdressOIB_1">
      <item>Financijska agencija,RC Split,Podružnica Dubrovnik, OIB 85821130368, Vukovarska 2,20000 Dubrovnik</item>
      <item>FIDENS INGENIUM d.o.o. za ugostiteljstvo, trgovinu, turizam i usluge, OIB 02314484474, Od izvora 59,20236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02314484474</item>
    </izvorni_sadrzaj>
    <derivirana_varijabla naziv="DomainObject.Predmet.SudioniciListNazivOIB_1">
      <item>, OIB 85821130368</item>
      <item>, OIB 02314484474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B5049-27DF-45AD-9BDD-06CF44A1A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357</properties:Words>
  <properties:Characters>2074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2015-11-04T11:32:00Z</cp:lastPrinted>
  <dcterms:modified xmlns:xsi="http://www.w3.org/2001/XMLSchema-instance" xsi:type="dcterms:W3CDTF">2015-11-04T13:48:00Z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