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3413" w14:paraId="851341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761AA">
        <w:t>84</w:t>
      </w:r>
      <w:r w:rsidR="004F279B">
        <w:t>7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F279B">
        <w:t>STIL-FELIKS d.o.o., Zadar, Ulica postrojbe specijalne policije 21, OIB: 69699028187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B533CA">
        <w:t>20</w:t>
      </w:r>
      <w:r w:rsidR="00547B4B">
        <w:t>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4F279B">
        <w:t>STIL-FELIKS d.o.o., Zadar, Ulica postrojbe specijalne policije 21, OIB: 69699028187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362FA">
        <w:t>08</w:t>
      </w:r>
      <w:r w:rsidR="00A70A5D">
        <w:t>,</w:t>
      </w:r>
      <w:r w:rsidR="004F279B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547B4B">
        <w:t>,</w:t>
      </w:r>
      <w:r w:rsidR="004F279B">
        <w:t>52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F279B">
        <w:t>STIL-FELIKS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82560C">
        <w:t>rujna</w:t>
      </w:r>
      <w:r w:rsidR="00A626D4">
        <w:t xml:space="preserve"> </w:t>
      </w:r>
      <w:r w:rsidR="00F972A6">
        <w:t>201</w:t>
      </w:r>
      <w:r w:rsidR="00AF0981">
        <w:t>6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4F279B">
        <w:t>783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4F279B">
        <w:t>271.205,87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C747E6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B533CA">
        <w:t>20</w:t>
      </w:r>
      <w:r w:rsidR="00547B4B">
        <w:t>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B533CA" w:rsidP="008A1460" w:rsidR="00B533CA">
      <w:pPr>
        <w:jc w:val="right"/>
      </w:pPr>
      <w:r>
        <w:t>Sudac</w:t>
      </w:r>
    </w:p>
    <w:p w:rsidRDefault="00B533CA" w:rsidP="008A1460" w:rsidR="00B533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94DBD" w:rsidP="008A1460" w:rsidR="00794DBD">
      <w:pPr>
        <w:jc w:val="right"/>
      </w:pPr>
    </w:p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F279B">
        <w:t>STIL-FELIKS d.o.o., Zadar</w:t>
      </w:r>
      <w:r w:rsidR="004F279B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4F279B" w:rsidP="004F279B" w:rsidR="004F279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ELVIS NUHIĆ, Gušće, Gušće 325, </w:t>
      </w:r>
      <w:r>
        <w:t>uz upozorenje na adresu i na e-oglasnu ploču suda</w:t>
      </w:r>
    </w:p>
    <w:p w:rsidRDefault="004F279B" w:rsidP="004F279B" w:rsidR="00153B5F" w:rsidRPr="004F279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ILIJA JELINIĆ, Slavonski Brod, Valnetina Benošića 26</w:t>
      </w:r>
      <w:r w:rsidR="00153B5F">
        <w:t xml:space="preserve"> uz upozorenje na adresu</w:t>
      </w:r>
      <w:r w:rsidR="00D362FA">
        <w:t xml:space="preserve"> </w:t>
      </w:r>
      <w:r w:rsidR="00153B5F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79B" w:rsidP="00AA1AD1" w:rsidR="004F279B">
      <w:r>
        <w:separator/>
      </w:r>
    </w:p>
  </w:endnote>
  <w:endnote w:id="0" w:type="continuationSeparator">
    <w:p w:rsidRDefault="004F279B" w:rsidP="00AA1AD1" w:rsidR="004F2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79B" w:rsidP="00AA1AD1" w:rsidR="004F279B">
      <w:r>
        <w:separator/>
      </w:r>
    </w:p>
  </w:footnote>
  <w:footnote w:id="0" w:type="continuationSeparator">
    <w:p w:rsidRDefault="004F279B" w:rsidP="00AA1AD1" w:rsidR="004F2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79B" w:rsidP="003C6ABB" w:rsidR="004F279B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3148DC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St-847/16-4</w:t>
    </w:r>
  </w:p>
  <w:p w:rsidRDefault="004F279B" w:rsidR="004F279B">
    <w:pPr>
      <w:pStyle w:val="Zaglavlje"/>
      <w:jc w:val="center"/>
    </w:pPr>
  </w:p>
  <w:p w:rsidRDefault="004F279B" w:rsidR="004F2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761AA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1077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48DC"/>
    <w:rsid w:val="00325EC4"/>
    <w:rsid w:val="00337D50"/>
    <w:rsid w:val="0034131B"/>
    <w:rsid w:val="00342B41"/>
    <w:rsid w:val="003510B6"/>
    <w:rsid w:val="003567CB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279B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560C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A1460"/>
    <w:rsid w:val="008B6C47"/>
    <w:rsid w:val="008C134A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0981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33CA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747E6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362FA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6769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4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8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4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31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STIL-FELIKS d.o.o. za unutarnju i vanjsku trgovinu</izvorni_sadrzaj>
    <derivirana_varijabla naziv="DomainObject.Predmet.ProtustrankaFormated_1">  STIL-FELIKS d.o.o. za unutarnju i vanjsku trgovinu</derivirana_varijabla>
  </DomainObject.Predmet.ProtustrankaFormated>
  <DomainObject.Predmet.ProtustrankaFormatedOIB>
    <izvorni_sadrzaj>  STIL-FELIKS d.o.o. za unutarnju i vanjsku trgovinu, OIB 69699028187</izvorni_sadrzaj>
    <derivirana_varijabla naziv="DomainObject.Predmet.ProtustrankaFormatedOIB_1">  STIL-FELIKS d.o.o. za unutarnju i vanjsku trgovinu, OIB 69699028187</derivirana_varijabla>
  </DomainObject.Predmet.ProtustrankaFormatedOIB>
  <DomainObject.Predmet.ProtustrankaFormatedWithAdress>
    <izvorni_sadrzaj> STIL-FELIKS d.o.o. za unutarnju i vanjsku trgovinu, Ulica postrojbe specijalne policije 21, 23000 Zadar</izvorni_sadrzaj>
    <derivirana_varijabla naziv="DomainObject.Predmet.ProtustrankaFormatedWithAdress_1"> STIL-FELIKS d.o.o. za unutarnju i vanjsku trgovinu, Ulica postrojbe specijalne policije 21, 23000 Zadar</derivirana_varijabla>
  </DomainObject.Predmet.ProtustrankaFormatedWithAdress>
  <DomainObject.Predmet.ProtustrankaFormatedWithAdressOIB>
    <izvorni_sadrzaj> STIL-FELIKS d.o.o. za unutarnju i vanjsku trgovinu, OIB 69699028187, Ulica postrojbe specijalne policije 21, 23000 Zadar</izvorni_sadrzaj>
    <derivirana_varijabla naziv="DomainObject.Predmet.ProtustrankaFormatedWithAdressOIB_1"> STIL-FELIKS d.o.o. za unutarnju i vanjsku trgovinu, OIB 69699028187, Ulica postrojbe specijalne policije 21, 23000 Zadar</derivirana_varijabla>
  </DomainObject.Predmet.ProtustrankaFormatedWithAdressOIB>
  <DomainObject.Predmet.ProtustrankaWithAdress>
    <izvorni_sadrzaj>STIL-FELIKS d.o.o. za unutarnju i vanjsku trgovinu Ulica postrojbe specijalne policije 21, 23000 Zadar</izvorni_sadrzaj>
    <derivirana_varijabla naziv="DomainObject.Predmet.ProtustrankaWithAdress_1">STIL-FELIKS d.o.o. za unutarnju i vanjsku trgovinu Ulica postrojbe specijalne policije 21, 23000 Zadar</derivirana_varijabla>
  </DomainObject.Predmet.ProtustrankaWithAdress>
  <DomainObject.Predmet.ProtustrankaWithAdressOIB>
    <izvorni_sadrzaj>STIL-FELIKS d.o.o. za unutarnju i vanjsku trgovinu, OIB 69699028187, Ulica postrojbe specijalne policije 21, 23000 Zadar</izvorni_sadrzaj>
    <derivirana_varijabla naziv="DomainObject.Predmet.ProtustrankaWithAdressOIB_1">STIL-FELIKS d.o.o. za unutarnju i vanjsku trgovinu, OIB 69699028187, Ulica postrojbe specijalne policije 21, 23000 Zadar</derivirana_varijabla>
  </DomainObject.Predmet.ProtustrankaWithAdressOIB>
  <DomainObject.Predmet.ProtustrankaNazivFormated>
    <izvorni_sadrzaj>STIL-FELIKS d.o.o. za unutarnju i vanjsku trgovinu</izvorni_sadrzaj>
    <derivirana_varijabla naziv="DomainObject.Predmet.ProtustrankaNazivFormated_1">STIL-FELIKS d.o.o. za unutarnju i vanjsku trgovinu</derivirana_varijabla>
  </DomainObject.Predmet.ProtustrankaNazivFormated>
  <DomainObject.Predmet.ProtustrankaNazivFormatedOIB>
    <izvorni_sadrzaj>STIL-FELIKS d.o.o. za unutarnju i vanjsku trgovinu, OIB 69699028187</izvorni_sadrzaj>
    <derivirana_varijabla naziv="DomainObject.Predmet.ProtustrankaNazivFormatedOIB_1">STIL-FELIKS d.o.o. za unutarnju i vanjsku trgovinu, OIB 69699028187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STIL-FELIKS d.o.o. za unutarnju i vanjsku trgovinu</item>
    </izvorni_sadrzaj>
    <derivirana_varijabla naziv="DomainObject.Predmet.ProtuStrankaListFormated_1">
      <item>STIL-FELIKS d.o.o. za unutarnju i vanjsku trgovinu</item>
    </derivirana_varijabla>
  </DomainObject.Predmet.ProtuStrankaListFormated>
  <DomainObject.Predmet.ProtuStrankaListFormatedOIB>
    <izvorni_sadrzaj>
      <item>STIL-FELIKS d.o.o. za unutarnju i vanjsku trgovinu, OIB 69699028187</item>
    </izvorni_sadrzaj>
    <derivirana_varijabla naziv="DomainObject.Predmet.ProtuStrankaListFormatedOIB_1">
      <item>STIL-FELIKS d.o.o. za unutarnju i vanjsku trgovinu, OIB 69699028187</item>
    </derivirana_varijabla>
  </DomainObject.Predmet.ProtuStrankaListFormatedOIB>
  <DomainObject.Predmet.ProtuStrankaListFormatedWithAdress>
    <izvorni_sadrzaj>
      <item>STIL-FELIKS d.o.o. za unutarnju i vanjsku trgovinu, Ulica postrojbe specijalne policije 21, 23000 Zadar</item>
    </izvorni_sadrzaj>
    <derivirana_varijabla naziv="DomainObject.Predmet.ProtuStrankaListFormatedWithAdress_1">
      <item>STIL-FELIKS d.o.o. za unutarnju i vanjsku trgovinu, Ulica postrojbe specijalne policije 21, 23000 Zadar</item>
    </derivirana_varijabla>
  </DomainObject.Predmet.ProtuStrankaListFormatedWithAdress>
  <DomainObject.Predmet.ProtuStrankaListFormatedWithAdressOIB>
    <izvorni_sadrzaj>
      <item>STIL-FELIKS d.o.o. za unutarnju i vanjsku trgovinu, OIB 69699028187, Ulica postrojbe specijalne policije 21, 23000 Zadar</item>
    </izvorni_sadrzaj>
    <derivirana_varijabla naziv="DomainObject.Predmet.ProtuStrankaListFormatedWithAdressOIB_1">
      <item>STIL-FELIKS d.o.o. za unutarnju i vanjsku trgovinu, OIB 69699028187, Ulica postrojbe specijalne policije 21, 23000 Zadar</item>
    </derivirana_varijabla>
  </DomainObject.Predmet.ProtuStrankaListFormatedWithAdressOIB>
  <DomainObject.Predmet.ProtuStrankaListNazivFormated>
    <izvorni_sadrzaj>
      <item>STIL-FELIKS d.o.o. za unutarnju i vanjsku trgovinu</item>
    </izvorni_sadrzaj>
    <derivirana_varijabla naziv="DomainObject.Predmet.ProtuStrankaListNazivFormated_1">
      <item>STIL-FELIKS d.o.o. za unutarnju i vanjsku trgovinu</item>
    </derivirana_varijabla>
  </DomainObject.Predmet.ProtuStrankaListNazivFormated>
  <DomainObject.Predmet.ProtuStrankaListNazivFormatedOIB>
    <izvorni_sadrzaj>
      <item>STIL-FELIKS d.o.o. za unutarnju i vanjsku trgovinu, OIB 69699028187</item>
    </izvorni_sadrzaj>
    <derivirana_varijabla naziv="DomainObject.Predmet.ProtuStrankaListNazivFormatedOIB_1">
      <item>STIL-FELIKS d.o.o. za unutarnju i vanjsku trgovinu, OIB 69699028187</item>
    </derivirana_varijabla>
  </DomainObject.Predmet.ProtuStrankaListNazivFormatedOIB>
  <DomainObject.Predmet.OstaliListFormated>
    <izvorni_sadrzaj>
      <item>Elvis Nuhić</item>
      <item>Ilija Jelinić</item>
    </izvorni_sadrzaj>
    <derivirana_varijabla naziv="DomainObject.Predmet.OstaliListFormated_1">
      <item>Elvis Nuhić</item>
      <item>Ilija Jelinić</item>
    </derivirana_varijabla>
  </DomainObject.Predmet.OstaliListFormated>
  <DomainObject.Predmet.OstaliListFormatedOIB>
    <izvorni_sadrzaj>
      <item>Elvis Nuhić, OIB 56109968544</item>
      <item>Ilija Jelinić, OIB 55773486811</item>
    </izvorni_sadrzaj>
    <derivirana_varijabla naziv="DomainObject.Predmet.OstaliListFormatedOIB_1">
      <item>Elvis Nuhić, OIB 56109968544</item>
      <item>Ilija Jelinić, OIB 55773486811</item>
    </derivirana_varijabla>
  </DomainObject.Predmet.OstaliListFormatedOIB>
  <DomainObject.Predmet.OstaliListFormatedWithAdress>
    <izvorni_sadrzaj>
      <item>Elvis Nuhić</item>
      <item>Ilija Jelinić, Valentina Benošića 26, 35000 Slavonski Brod</item>
    </izvorni_sadrzaj>
    <derivirana_varijabla naziv="DomainObject.Predmet.OstaliListFormatedWithAdress_1">
      <item>Elvis Nuhić</item>
      <item>Ilija Jelinić, Valentina Benošića 26, 35000 Slavonski Brod</item>
    </derivirana_varijabla>
  </DomainObject.Predmet.OstaliListFormatedWithAdress>
  <DomainObject.Predmet.OstaliListFormatedWithAdressOIB>
    <izvorni_sadrzaj>
      <item>Elvis Nuhić, OIB 56109968544</item>
      <item>Ilija Jelinić, OIB 55773486811, Valentina Benošića 26, 35000 Slavonski Brod</item>
    </izvorni_sadrzaj>
    <derivirana_varijabla naziv="DomainObject.Predmet.OstaliListFormatedWithAdressOIB_1">
      <item>Elvis Nuhić, OIB 56109968544</item>
      <item>Ilija Jelinić, OIB 55773486811, Valentina Benošića 26, 35000 Slavonski Brod</item>
    </derivirana_varijabla>
  </DomainObject.Predmet.OstaliListFormatedWithAdressOIB>
  <DomainObject.Predmet.OstaliListNazivFormated>
    <izvorni_sadrzaj>
      <item>Elvis Nuhić</item>
      <item>Ilija Jelinić</item>
    </izvorni_sadrzaj>
    <derivirana_varijabla naziv="DomainObject.Predmet.OstaliListNazivFormated_1">
      <item>Elvis Nuhić</item>
      <item>Ilija Jelinić</item>
    </derivirana_varijabla>
  </DomainObject.Predmet.OstaliListNazivFormated>
  <DomainObject.Predmet.OstaliListNazivFormatedOIB>
    <izvorni_sadrzaj>
      <item>Elvis Nuhić, OIB 56109968544</item>
      <item>Ilija Jelinić, OIB 55773486811</item>
    </izvorni_sadrzaj>
    <derivirana_varijabla naziv="DomainObject.Predmet.OstaliListNazivFormatedOIB_1">
      <item>Elvis Nuhić, OIB 56109968544</item>
      <item>Ilija Jelinić, OIB 55773486811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STIL-FELIKS d.o.o. za unutarnju i vanjsku trgovinu</izvorni_sadrzaj>
    <derivirana_varijabla naziv="DomainObject.Predmet.ProtustrankaIDrugi_1">STIL-FELIKS d.o.o. za unutarnju i vanjsku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STIL-FELIKS d.o.o. za unutarnju i vanjsku trgovinu, OIB 69699028187, Ulica postrojbe specijalne policije 21, 23000 Zadar</izvorni_sadrzaj>
    <derivirana_varijabla naziv="DomainObject.Predmet.ProtustrankaIDrugiAdressOIB_1">STIL-FELIKS d.o.o. za unutarnju i vanjsku trgovinu, OIB 69699028187, Ulica postrojbe specijalne policije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STIL-FELIKS d.o.o. za unutarnju i vanjsku trgovinu</item>
      <item>Elvis Nuhić</item>
      <item>Ilija Jelinić</item>
    </izvorni_sadrzaj>
    <derivirana_varijabla naziv="DomainObject.Predmet.SudioniciListNaziv_1">
      <item>FINA</item>
      <item>STIL-FELIKS d.o.o. za unutarnju i vanjsku trgovinu</item>
      <item>Elvis Nuhić</item>
      <item>Ilija Jelinić</item>
    </derivirana_varijabla>
  </DomainObject.Predmet.SudioniciListNaziv>
  <DomainObject.Predmet.SudioniciListAdressOIB>
    <izvorni_sadrzaj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izvorni_sadrzaj>
    <derivirana_varijabla naziv="DomainObject.Predmet.SudioniciListAdressOIB_1"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69699028187</item>
      <item>, OIB 56109968544</item>
      <item>, OIB 55773486811</item>
    </izvorni_sadrzaj>
    <derivirana_varijabla naziv="DomainObject.Predmet.SudioniciListNazivOIB_1">
      <item>, OIB 85821130368</item>
      <item>, OIB 69699028187</item>
      <item>, OIB 56109968544</item>
      <item>, OIB 55773486811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C5B43-8707-4251-98F3-8AF481978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1969</properties:Characters>
  <properties:Lines>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2016-06-17T11:20:00Z</dcterms:created>
  <dc:creator>Administrator</dc:creator>
  <cp:lastModifiedBy>wsadmin</cp:lastModifiedBy>
  <cp:lastPrinted>2016-06-20T11:33:00Z</cp:lastPrinted>
  <dcterms:modified xmlns:xsi="http://www.w3.org/2001/XMLSchema-instance" xsi:type="dcterms:W3CDTF">2016-06-20T12:26:00Z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