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ea37" w14:paraId="0e3ea3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129E">
        <w:rPr>
          <w:lang w:val="hr-HR"/>
        </w:rPr>
        <w:t>3</w:t>
      </w:r>
      <w:r w:rsidR="003169ED">
        <w:rPr>
          <w:lang w:val="hr-HR"/>
        </w:rPr>
        <w:t>90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1C6EAE">
        <w:rPr>
          <w:lang w:val="hr-HR"/>
        </w:rPr>
        <w:t xml:space="preserve">GREEN POWER OBNOVLJIVI IZVORI ENERGIJE društvo s ograničenom odgovornošću za proizvodnju, distribuciju i opskrbu električnom energijom, </w:t>
      </w:r>
      <w:r w:rsidR="00BD2219">
        <w:rPr>
          <w:lang w:val="hr-HR"/>
        </w:rPr>
        <w:t xml:space="preserve">Virovitica, Matije Gupca 63,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BD2219">
        <w:rPr>
          <w:lang w:val="hr-HR"/>
        </w:rPr>
        <w:t>80524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BD2219">
        <w:rPr>
          <w:lang w:val="hr-HR"/>
        </w:rPr>
        <w:t>37851804473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612D1">
        <w:rPr>
          <w:lang w:val="hr-HR"/>
        </w:rPr>
        <w:t>3</w:t>
      </w:r>
      <w:r w:rsidR="00BD2219">
        <w:rPr>
          <w:lang w:val="hr-HR"/>
        </w:rPr>
        <w:t>90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D2219">
        <w:rPr>
          <w:lang w:val="hr-HR"/>
        </w:rPr>
        <w:t>358.138,52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BD2219">
        <w:rPr>
          <w:lang w:val="hr-HR"/>
        </w:rPr>
        <w:t xml:space="preserve">Janja Postružnik, Slovenija, Maribor, Mladinska Ulica 21, </w:t>
      </w:r>
      <w:r w:rsidR="006612D1">
        <w:rPr>
          <w:lang w:val="hr-HR"/>
        </w:rPr>
        <w:t xml:space="preserve">OIB: </w:t>
      </w:r>
      <w:r w:rsidR="00BD2219">
        <w:rPr>
          <w:lang w:val="hr-HR"/>
        </w:rPr>
        <w:t>65101403114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176" w:rsidR="00712176">
      <w:r>
        <w:separator/>
      </w:r>
    </w:p>
  </w:endnote>
  <w:endnote w:id="0" w:type="continuationSeparator">
    <w:p w:rsidRDefault="00712176" w:rsidR="0071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176" w:rsidR="00712176">
      <w:r>
        <w:separator/>
      </w:r>
    </w:p>
  </w:footnote>
  <w:footnote w:id="0" w:type="continuationSeparator">
    <w:p w:rsidRDefault="00712176" w:rsidR="007121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2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E2229"/>
    <w:rsid w:val="000E2494"/>
    <w:rsid w:val="00173214"/>
    <w:rsid w:val="00184DF0"/>
    <w:rsid w:val="001A552C"/>
    <w:rsid w:val="001B397D"/>
    <w:rsid w:val="001C1600"/>
    <w:rsid w:val="001C6EAE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80A6A"/>
    <w:rsid w:val="00394610"/>
    <w:rsid w:val="0039680A"/>
    <w:rsid w:val="003C74AA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E0638"/>
    <w:rsid w:val="005E0AB9"/>
    <w:rsid w:val="005E536D"/>
    <w:rsid w:val="005F3A4E"/>
    <w:rsid w:val="00605F99"/>
    <w:rsid w:val="006107FD"/>
    <w:rsid w:val="00617995"/>
    <w:rsid w:val="00642846"/>
    <w:rsid w:val="006612D1"/>
    <w:rsid w:val="00674F9D"/>
    <w:rsid w:val="006767EE"/>
    <w:rsid w:val="00695E25"/>
    <w:rsid w:val="006B32F7"/>
    <w:rsid w:val="006B43C8"/>
    <w:rsid w:val="00712176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122F7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St-390/2015-2</izvorni_sadrzaj>
    <derivirana_varijabla naziv="DomainObject.Oznaka_1">St-390/2015-2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POWER OBNOVLJIVI IZVORI ENERGIJE društvo s ograničenom odgovornošću za proizvodnju, distribuciju i opskrbu električno, Virovitica</izvorni_sadrzaj>
    <derivirana_varijabla naziv="DomainObject.Predmet.ProtustrankaFormated_1">  GREEN POWER OBNOVLJIVI IZVORI ENERGIJE društvo s ograničenom odgovornošću za proizvodnju, distribuciju i opskrbu električno, Virovitica</derivirana_varijabla>
  </DomainObject.Predmet.ProtustrankaFormated>
  <DomainObject.Predmet.ProtustrankaFormatedOIB>
    <izvorni_sadrzaj>  GREEN POWER OBNOVLJIVI IZVORI ENERGIJE društvo s ograničenom odgovornošću za proizvodnju, distribuciju i opskrbu električno, Virovitica, OIB 37851804473</izvorni_sadrzaj>
    <derivirana_varijabla naziv="DomainObject.Predmet.ProtustrankaFormatedOIB_1">  GREEN POWER OBNOVLJIVI IZVORI ENERGIJE društvo s ograničenom odgovornošću za proizvodnju, distribuciju i opskrbu električno, Virovitica, OIB 37851804473</derivirana_varijabla>
  </DomainObject.Predmet.ProtustrankaFormatedOIB>
  <DomainObject.Predmet.ProtustrankaFormatedWithAdress>
    <izvorni_sadrzaj> GREEN POWER OBNOVLJIVI IZVORI ENERGIJE društvo s ograničenom odgovornošću za proizvodnju, distribuciju i opskrbu električno, Virovitica, Matije Gupca 63, 33000 Virovitica</izvorni_sadrzaj>
    <derivirana_varijabla naziv="DomainObject.Predmet.ProtustrankaFormatedWithAdress_1"> GREEN POWER OBNOVLJIVI IZVORI ENERGIJE društvo s ograničenom odgovornošću za proizvodnju, distribuciju i opskrbu električno, Virovitica, Matije Gupca 63, 33000 Virovitica</derivirana_varijabla>
  </DomainObject.Predmet.ProtustrankaFormatedWithAdress>
  <DomainObject.Predmet.ProtustrankaFormatedWithAdressOIB>
    <izvorni_sadrzaj> GREEN POWER OBNOVLJIVI IZVORI ENERGIJE društvo s ograničenom odgovornošću za proizvodnju, distribuciju i opskrbu električno, Virovitica, OIB 37851804473, Matije Gupca 63, 33000 Virovitica</izvorni_sadrzaj>
    <derivirana_varijabla naziv="DomainObject.Predmet.ProtustrankaFormatedWithAdressOIB_1"> GREEN POWER OBNOVLJIVI IZVORI ENERGIJE društvo s ograničenom odgovornošću za proizvodnju, distribuciju i opskrbu električno, Virovitica, OIB 37851804473, Matije Gupca 63, 33000 Virovitica</derivirana_varijabla>
  </DomainObject.Predmet.ProtustrankaFormatedWithAdressOIB>
  <DomainObject.Predmet.ProtustrankaWithAdress>
    <izvorni_sadrzaj>GREEN POWER OBNOVLJIVI IZVORI ENERGIJE društvo s ograničenom odgovornošću za proizvodnju, distribuciju i opskrbu električno, Virovitica Matije Gupca 63, 33000 Virovitica</izvorni_sadrzaj>
    <derivirana_varijabla naziv="DomainObject.Predmet.ProtustrankaWithAdress_1">GREEN POWER OBNOVLJIVI IZVORI ENERGIJE društvo s ograničenom odgovornošću za proizvodnju, distribuciju i opskrbu električno, Virovitica Matije Gupca 63, 33000 Virovitica</derivirana_varijabla>
  </DomainObject.Predmet.ProtustrankaWithAdress>
  <DomainObject.Predmet.ProtustrankaWithAdressOIB>
    <izvorni_sadrzaj>GREEN POWER OBNOVLJIVI IZVORI ENERGIJE društvo s ograničenom odgovornošću za proizvodnju, distribuciju i opskrbu električno, Virovitica, OIB 37851804473, Matije Gupca 63, 33000 Virovitica</izvorni_sadrzaj>
    <derivirana_varijabla naziv="DomainObject.Predmet.ProtustrankaWithAdressOIB_1">GREEN POWER OBNOVLJIVI IZVORI ENERGIJE društvo s ograničenom odgovornošću za proizvodnju, distribuciju i opskrbu električno, Virovitica, OIB 37851804473, Matije Gupca 63, 33000 Virovitica</derivirana_varijabla>
  </DomainObject.Predmet.ProtustrankaWithAdressOIB>
  <DomainObject.Predmet.ProtustrankaNazivFormated>
    <izvorni_sadrzaj>GREEN POWER OBNOVLJIVI IZVORI ENERGIJE društvo s ograničenom odgovornošću za proizvodnju, distribuciju i opskrbu električno, Virovitica</izvorni_sadrzaj>
    <derivirana_varijabla naziv="DomainObject.Predmet.ProtustrankaNazivFormated_1">GREEN POWER OBNOVLJIVI IZVORI ENERGIJE društvo s ograničenom odgovornošću za proizvodnju, distribuciju i opskrbu električno, Virovitica</derivirana_varijabla>
  </DomainObject.Predmet.ProtustrankaNazivFormated>
  <DomainObject.Predmet.ProtustrankaNazivFormatedOIB>
    <izvorni_sadrzaj>GREEN POWER OBNOVLJIVI IZVORI ENERGIJE društvo s ograničenom odgovornošću za proizvodnju, distribuciju i opskrbu električno, Virovitica, OIB 37851804473</izvorni_sadrzaj>
    <derivirana_varijabla naziv="DomainObject.Predmet.ProtustrankaNazivFormatedOIB_1">GREEN POWER OBNOVLJIVI IZVORI ENERGIJE društvo s ograničenom odgovornošću za proizvodnju, distribuciju i opskrbu električno, Virovitica, OIB 37851804473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GREEN POWER OBNOVLJIVI IZVORI ENERGIJE društvo s ograničenom odgovornošću za proizvodnju, distribuciju i opskrbu električno, Virovitica</item>
    </izvorni_sadrzaj>
    <derivirana_varijabla naziv="DomainObject.Predmet.ProtuStrankaListFormated_1">
      <item>GREEN POWER OBNOVLJIVI IZVORI ENERGIJE društvo s ograničenom odgovornošću za proizvodnju, distribuciju i opskrbu električno, Virovitica</item>
    </derivirana_varijabla>
  </DomainObject.Predmet.ProtuStrankaListFormated>
  <DomainObject.Predmet.ProtuStrankaListFormatedOIB>
    <izvorni_sadrzaj>
      <item>GREEN POWER OBNOVLJIVI IZVORI ENERGIJE društvo s ograničenom odgovornošću za proizvodnju, distribuciju i opskrbu električno, Virovitica, OIB 37851804473</item>
    </izvorni_sadrzaj>
    <derivirana_varijabla naziv="DomainObject.Predmet.ProtuStrankaListFormatedOIB_1">
      <item>GREEN POWER OBNOVLJIVI IZVORI ENERGIJE društvo s ograničenom odgovornošću za proizvodnju, distribuciju i opskrbu električno, Virovitica, OIB 37851804473</item>
    </derivirana_varijabla>
  </DomainObject.Predmet.ProtuStrankaListFormatedOIB>
  <DomainObject.Predmet.ProtuStrankaListFormatedWithAdress>
    <izvorni_sadrzaj>
      <item>GREEN POWER OBNOVLJIVI IZVORI ENERGIJE društvo s ograničenom odgovornošću za proizvodnju, distribuciju i opskrbu električno, Virovitica, Matije Gupca 63, 33000 Virovitica</item>
    </izvorni_sadrzaj>
    <derivirana_varijabla naziv="DomainObject.Predmet.ProtuStrankaListFormatedWithAdress_1">
      <item>GREEN POWER OBNOVLJIVI IZVORI ENERGIJE društvo s ograničenom odgovornošću za proizvodnju, distribuciju i opskrbu električno, Virovitica, Matije Gupca 63, 33000 Virovitica</item>
    </derivirana_varijabla>
  </DomainObject.Predmet.ProtuStrankaListFormatedWithAdress>
  <DomainObject.Predmet.ProtuStrankaListFormatedWithAdressOIB>
    <izvorni_sadrzaj>
      <item>GREEN POWER OBNOVLJIVI IZVORI ENERGIJE društvo s ograničenom odgovornošću za proizvodnju, distribuciju i opskrbu električno, Virovitica, OIB 37851804473, Matije Gupca 63, 33000 Virovitica</item>
    </izvorni_sadrzaj>
    <derivirana_varijabla naziv="DomainObject.Predmet.ProtuStrankaListFormatedWithAdressOIB_1">
      <item>GREEN POWER OBNOVLJIVI IZVORI ENERGIJE društvo s ograničenom odgovornošću za proizvodnju, distribuciju i opskrbu električno, Virovitica, OIB 37851804473, Matije Gupca 63, 33000 Virovitica</item>
    </derivirana_varijabla>
  </DomainObject.Predmet.ProtuStrankaListFormatedWithAdressOIB>
  <DomainObject.Predmet.ProtuStrankaListNazivFormated>
    <izvorni_sadrzaj>
      <item>GREEN POWER OBNOVLJIVI IZVORI ENERGIJE društvo s ograničenom odgovornošću za proizvodnju, distribuciju i opskrbu električno, Virovitica</item>
    </izvorni_sadrzaj>
    <derivirana_varijabla naziv="DomainObject.Predmet.ProtuStrankaListNazivFormated_1">
      <item>GREEN POWER OBNOVLJIVI IZVORI ENERGIJE društvo s ograničenom odgovornošću za proizvodnju, distribuciju i opskrbu električno, Virovitica</item>
    </derivirana_varijabla>
  </DomainObject.Predmet.ProtuStrankaListNazivFormated>
  <DomainObject.Predmet.ProtuStrankaListNazivFormatedOIB>
    <izvorni_sadrzaj>
      <item>GREEN POWER OBNOVLJIVI IZVORI ENERGIJE društvo s ograničenom odgovornošću za proizvodnju, distribuciju i opskrbu električno, Virovitica, OIB 37851804473</item>
    </izvorni_sadrzaj>
    <derivirana_varijabla naziv="DomainObject.Predmet.ProtuStrankaListNazivFormatedOIB_1">
      <item>GREEN POWER OBNOVLJIVI IZVORI ENERGIJE društvo s ograničenom odgovornošću za proizvodnju, distribuciju i opskrbu električno, Virovitica, OIB 37851804473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St-390/2015-2</izvorni_sadrzaj>
    <derivirana_varijabla naziv="DomainObject.PoslovniBrojDokumenta_1">St-390/2015-2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GREEN POWER OBNOVLJIVI IZVORI ENERGIJE društvo s ograničenom odgovornošću za proizvodnju, distribuciju i opskrbu električno, Virovitica</izvorni_sadrzaj>
    <derivirana_varijabla naziv="DomainObject.Predmet.ProtustrankaIDrugi_1">GREEN POWER OBNOVLJIVI IZVORI ENERGIJE društvo s ograničenom odgovornošću za proizvodnju, distribuciju i opskrbu električno,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GREEN POWER OBNOVLJIVI IZVORI ENERGIJE društvo s ograničenom odgovornošću za proizvodnju, distribuciju i opskrbu električno, Virovitica, OIB 37851804473, Matije Gupca 63, 33000 Virovitica</izvorni_sadrzaj>
    <derivirana_varijabla naziv="DomainObject.Predmet.ProtustrankaIDrugiAdressOIB_1">GREEN POWER OBNOVLJIVI IZVORI ENERGIJE društvo s ograničenom odgovornošću za proizvodnju, distribuciju i opskrbu električno, Virovitica, OIB 37851804473, Matije Gupca 63,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GREEN POWER OBNOVLJIVI IZVORI ENERGIJE društvo s ograničenom odgovornošću za proizvodnju, distribuciju i opskrbu električno, Virovitica</item>
    </izvorni_sadrzaj>
    <derivirana_varijabla naziv="DomainObject.Predmet.SudioniciListNaziv_1">
      <item>FINA, RC ZAGREB, Podružnica Bjelovar</item>
      <item>GREEN POWER OBNOVLJIVI IZVORI ENERGIJE društvo s ograničenom odgovornošću za proizvodnju, distribuciju i opskrbu električno, Virovitica</item>
    </derivirana_varijabla>
  </DomainObject.Predmet.SudioniciListNaziv>
  <DomainObject.Predmet.SudioniciListAdressOIB>
    <izvorni_sadrzaj>
      <item>FINA, RC ZAGREB, Podružnica Bjelovar, OIB 85821130368, F. Supila 4,43000 Bjelovar</item>
      <item>GREEN POWER OBNOVLJIVI IZVORI ENERGIJE društvo s ograničenom odgovornošću za proizvodnju, distribuciju i opskrbu električno, Virovitica, OIB 37851804473, Matije Gupca 63,33000 Virovitica</item>
    </izvorni_sadrzaj>
    <derivirana_varijabla naziv="DomainObject.Predmet.SudioniciListAdressOIB_1">
      <item>FINA, RC ZAGREB, Podružnica Bjelovar, OIB 85821130368, F. Supila 4,43000 Bjelovar</item>
      <item>GREEN POWER OBNOVLJIVI IZVORI ENERGIJE društvo s ograničenom odgovornošću za proizvodnju, distribuciju i opskrbu električno, Virovitica, OIB 37851804473, Matije Gupca 63,33000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37851804473</item>
    </izvorni_sadrzaj>
    <derivirana_varijabla naziv="DomainObject.Predmet.SudioniciListNazivOIB_1">
      <item>, OIB 85821130368</item>
      <item>, OIB 37851804473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1816</properties:Characters>
  <properties:Lines>50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2015-12-02T07:20:00Z</dcterms:created>
  <dc:creator>ssabljic</dc:creator>
  <cp:lastModifiedBy>Suzana Sabljić</cp:lastModifiedBy>
  <cp:lastPrinted>2015-12-02T07:14:00Z</cp:lastPrinted>
  <dcterms:modified xmlns:xsi="http://www.w3.org/2001/XMLSchema-instance" xsi:type="dcterms:W3CDTF">2015-12-02T07:25:00Z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