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10bc" w14:paraId="e9f10bc" w:rsidRDefault="009C2159" w:rsidP="009C2159" w:rsidR="009C2159">
      <w:pPr>
        <w:jc w:val="both"/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9084" cx="651123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2115" cx="65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C2159" w:rsidP="009C2159" w:rsidR="009C2159">
      <w:pPr>
        <w:jc w:val="both"/>
      </w:pPr>
      <w:r>
        <w:t xml:space="preserve">     REPUBLIKA HRVATSKA</w:t>
      </w:r>
    </w:p>
    <w:p w:rsidRDefault="009C2159" w:rsidP="009C2159" w:rsidR="009C2159">
      <w:pPr>
        <w:jc w:val="both"/>
      </w:pPr>
      <w:r>
        <w:t>TRGOVAČKI SUD U ZAGREBU</w:t>
      </w:r>
    </w:p>
    <w:p w:rsidRDefault="009C2159" w:rsidP="009C2159" w:rsidR="009C2159">
      <w:pPr>
        <w:jc w:val="both"/>
      </w:pPr>
      <w:r>
        <w:t xml:space="preserve">         Zagreb, Amruševa 2/II.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</w:p>
    <w:p w:rsidRDefault="009C2159" w:rsidP="009C2159" w:rsidR="009C2159">
      <w:pPr>
        <w:jc w:val="right"/>
      </w:pPr>
      <w:r>
        <w:t>Poslovni broj: 21. St-428/16</w:t>
      </w:r>
      <w:r w:rsidR="00753A1B">
        <w:t>-6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</w:p>
    <w:p w:rsidRDefault="009C2159" w:rsidP="009C2159" w:rsidR="009C2159">
      <w:pPr>
        <w:jc w:val="center"/>
      </w:pPr>
      <w:r>
        <w:t>U   I M E   R E P U B L I K E   H R V A T S K E</w:t>
      </w:r>
    </w:p>
    <w:p w:rsidRDefault="009C2159" w:rsidP="009C2159" w:rsidR="009C2159">
      <w:pPr>
        <w:jc w:val="center"/>
      </w:pPr>
    </w:p>
    <w:p w:rsidRDefault="009C2159" w:rsidP="009C2159" w:rsidR="009C2159">
      <w:pPr>
        <w:jc w:val="center"/>
      </w:pPr>
      <w:r>
        <w:t>R J E Š E N J E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  <w:r>
        <w:tab/>
        <w:t xml:space="preserve">Trgovački sud u Zagrebu, po sutkinji Ivani Manestar, u stečajnom predmetu povodom zahtjeva FINANCIJSKE AGENCIJE, Zagreb, Trg svibanjskih žrtava 1995. 1, za provedbu skraćenog stečajnog postupka nad dužnikom MAXIMUS PRIMUS d.o.o., Zagreb, Gračansko borje 13, OIB: 17809290760, dana </w:t>
      </w:r>
      <w:r w:rsidR="00753A1B">
        <w:t>20</w:t>
      </w:r>
      <w:r>
        <w:t>. rujna 2016.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</w:p>
    <w:p w:rsidRDefault="009C2159" w:rsidP="009C2159" w:rsidR="009C2159">
      <w:pPr>
        <w:jc w:val="center"/>
      </w:pPr>
      <w:r>
        <w:t>r i j e š i o   j e</w:t>
      </w:r>
    </w:p>
    <w:p w:rsidRDefault="009C2159" w:rsidP="009C2159" w:rsidR="009C2159">
      <w:pPr>
        <w:jc w:val="both"/>
      </w:pPr>
      <w:r>
        <w:t xml:space="preserve"> </w:t>
      </w:r>
    </w:p>
    <w:p w:rsidRDefault="009C2159" w:rsidP="009C2159" w:rsidR="009C2159">
      <w:pPr>
        <w:jc w:val="both"/>
      </w:pPr>
      <w:r>
        <w:tab/>
        <w:t xml:space="preserve">Odbacuje se kao nedopušten zahtjev za provedbu skraćenog stečajnog postupka nad dužnikom </w:t>
      </w:r>
      <w:r w:rsidRPr="009C2159">
        <w:t>MAXIMUS PRIMUS d.o.o., Zagreb, Gračansko borje 13, OIB: 17809290760</w:t>
      </w:r>
      <w:r>
        <w:t>.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</w:p>
    <w:p w:rsidRDefault="009C2159" w:rsidP="009C2159" w:rsidR="009C2159">
      <w:pPr>
        <w:jc w:val="center"/>
      </w:pPr>
      <w:r>
        <w:t>Obrazloženje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  <w:r>
        <w:tab/>
        <w:t xml:space="preserve">Podneskom od 14. siječnja 2016. Financijska agencija podnijela je zahtjev za provedbu skraćenog stečajnog postupka nad dužnikom </w:t>
      </w:r>
      <w:r w:rsidRPr="009C2159">
        <w:t>MAXIMUS PRIMUS d.o.o., Zagreb, Gračansko borje 13, OIB: 17809290760</w:t>
      </w:r>
      <w:r>
        <w:t>, sukladno odredbi čl. 444. st. 1. Stečajnog zakona (Narodne novine, broj: 71/2015., dalje u tekstu: SZ) u vezi čl. 428. SZ-a.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  <w:r>
        <w:tab/>
        <w:t xml:space="preserve">Uvidom u stečajne objave na e-oglasnoj ploči ovog suda utvrđeno je da je nad dužnikom, rješenjem ovog suda poslovni broj St-477/15 od 9. lipnja 2016., otvoren </w:t>
      </w:r>
      <w:r w:rsidR="00753A1B">
        <w:t xml:space="preserve">i istovremeno zaključen </w:t>
      </w:r>
      <w:r>
        <w:t>stečajni postupak.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  <w:r>
        <w:tab/>
        <w:t xml:space="preserve">S obzirom da je jedan od uvjeta za provođenje skraćenog stečajnog postupka da nisu ispunjene pretpostavke za pokretanje drugog postupka radi brisanja iz sudskog registra, što u </w:t>
      </w:r>
      <w:r>
        <w:lastRenderedPageBreak/>
        <w:t>konkretnom predmetu nije slučaj, jer je nad dužnikom otvoren i istovremeno zaključen stečajni postupak (</w:t>
      </w:r>
      <w:r w:rsidR="00753A1B">
        <w:t xml:space="preserve">pravne posljedice </w:t>
      </w:r>
      <w:r w:rsidR="00753A1B" w:rsidRPr="00753A1B">
        <w:t>otvaranja stečajnoga postupka nastupaju u trenutku kad je rješenje o otvaranju stečajnoga postupka objavljeno na mrežnoj stranici e-Oglasna ploča sudova</w:t>
      </w:r>
      <w:r w:rsidR="00753A1B">
        <w:t>, a to je bilo istog dana kada je rješenje doneseno, 9. lipnja 2016.)</w:t>
      </w:r>
      <w:r>
        <w:t>, to je zahtjev za provedbu skraćenog stečajnog postupka valjalo odbaciti kao nedopušten.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center"/>
      </w:pPr>
      <w:r>
        <w:t xml:space="preserve">U Zagrebu </w:t>
      </w:r>
      <w:r w:rsidR="00753A1B">
        <w:t>20. rujna</w:t>
      </w:r>
      <w:r>
        <w:t xml:space="preserve"> 2016.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9C2159" w:rsidP="009C2159" w:rsidR="009C2159">
      <w:pPr>
        <w:jc w:val="right"/>
      </w:pPr>
      <w:r>
        <w:t>Ivana Manestar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  <w:r>
        <w:t>UPUTA O PRAVNOM LIJEKU:</w:t>
      </w:r>
    </w:p>
    <w:p w:rsidRDefault="009C2159" w:rsidP="009C2159" w:rsidR="009C2159">
      <w:pPr>
        <w:jc w:val="both"/>
      </w:pPr>
      <w: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  <w:r>
        <w:t>DNA:</w:t>
      </w:r>
    </w:p>
    <w:p w:rsidRDefault="009C2159" w:rsidP="009C2159" w:rsidR="009C2159">
      <w:pPr>
        <w:jc w:val="both"/>
      </w:pPr>
      <w:r>
        <w:t>-</w:t>
      </w:r>
      <w:r>
        <w:tab/>
        <w:t>podnositelju zahtjeva</w:t>
      </w:r>
    </w:p>
    <w:p w:rsidRDefault="009C2159" w:rsidP="009C2159" w:rsidR="009C2159">
      <w:pPr>
        <w:jc w:val="both"/>
      </w:pPr>
      <w:r>
        <w:t>-</w:t>
      </w:r>
      <w:r>
        <w:tab/>
        <w:t xml:space="preserve">e-oglasna ploča </w:t>
      </w:r>
      <w:r w:rsidR="00753A1B">
        <w:t>8</w:t>
      </w:r>
      <w:r>
        <w:t xml:space="preserve"> dana</w:t>
      </w: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</w:p>
    <w:p w:rsidRDefault="009C2159" w:rsidP="009C2159" w:rsidR="009C2159">
      <w:pPr>
        <w:jc w:val="both"/>
      </w:pPr>
      <w:r>
        <w:tab/>
      </w:r>
    </w:p>
    <w:p w:rsidRDefault="00131E95" w:rsidP="009C2159" w:rsidR="00131E95">
      <w:pPr>
        <w:jc w:val="both"/>
      </w:pPr>
    </w:p>
    <w:sectPr w:rsidSect="00753A1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A1B" w:rsidP="00753A1B" w:rsidR="00753A1B">
      <w:r>
        <w:separator/>
      </w:r>
    </w:p>
  </w:endnote>
  <w:endnote w:id="0" w:type="continuationSeparator">
    <w:p w:rsidRDefault="00753A1B" w:rsidP="00753A1B" w:rsidR="00753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A1B" w:rsidP="00753A1B" w:rsidR="00753A1B">
      <w:r>
        <w:separator/>
      </w:r>
    </w:p>
  </w:footnote>
  <w:footnote w:id="0" w:type="continuationSeparator">
    <w:p w:rsidRDefault="00753A1B" w:rsidP="00753A1B" w:rsidR="00753A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0532650"/>
      <w:docPartObj>
        <w:docPartGallery w:val="Page Numbers (Top of Page)"/>
        <w:docPartUnique/>
      </w:docPartObj>
    </w:sdtPr>
    <w:sdtEndPr/>
    <w:sdtContent>
      <w:p w:rsidRDefault="00753A1B" w:rsidR="00753A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65C">
          <w:rPr>
            <w:noProof/>
          </w:rPr>
          <w:t>2</w:t>
        </w:r>
        <w:r>
          <w:fldChar w:fldCharType="end"/>
        </w:r>
      </w:p>
      <w:p w:rsidRDefault="00753A1B" w:rsidP="00753A1B" w:rsidR="00753A1B">
        <w:pPr>
          <w:pStyle w:val="Zaglavlje"/>
          <w:jc w:val="right"/>
        </w:pPr>
        <w:r>
          <w:t>Poslovni broj: 21. St-428/16-6</w:t>
        </w:r>
      </w:p>
    </w:sdtContent>
  </w:sdt>
  <w:p w:rsidRDefault="00753A1B" w:rsidR="00753A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4AE0"/>
    <w:rsid w:val="001032F4"/>
    <w:rsid w:val="00131E95"/>
    <w:rsid w:val="0019711A"/>
    <w:rsid w:val="00197F24"/>
    <w:rsid w:val="001A1D04"/>
    <w:rsid w:val="0034753A"/>
    <w:rsid w:val="00457EF8"/>
    <w:rsid w:val="00484AE0"/>
    <w:rsid w:val="00753A1B"/>
    <w:rsid w:val="007A1913"/>
    <w:rsid w:val="0085059C"/>
    <w:rsid w:val="0085265C"/>
    <w:rsid w:val="00950F54"/>
    <w:rsid w:val="009C2159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21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215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53A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3A1B"/>
  </w:style>
  <w:style w:styleId="Podnoje" w:type="paragraph">
    <w:name w:val="footer"/>
    <w:basedOn w:val="Normal"/>
    <w:link w:val="PodnojeChar"/>
    <w:uiPriority w:val="99"/>
    <w:unhideWhenUsed/>
    <w:rsid w:val="00753A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3A1B"/>
  </w:style>
  <w:style w:styleId="Tekstrezerviranogmjesta" w:type="character">
    <w:name w:val="Placeholder Text"/>
    <w:basedOn w:val="Zadanifontodlomka"/>
    <w:uiPriority w:val="99"/>
    <w:semiHidden/>
    <w:rsid w:val="00852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21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215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53A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3A1B"/>
  </w:style>
  <w:style w:styleId="Podnoje" w:type="paragraph">
    <w:name w:val="footer"/>
    <w:basedOn w:val="Normal"/>
    <w:link w:val="PodnojeChar"/>
    <w:uiPriority w:val="99"/>
    <w:unhideWhenUsed/>
    <w:rsid w:val="00753A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3A1B"/>
  </w:style>
  <w:style w:styleId="Tekstrezerviranogmjesta" w:type="character">
    <w:name w:val="Placeholder Text"/>
    <w:basedOn w:val="Zadanifontodlomka"/>
    <w:uiPriority w:val="99"/>
    <w:semiHidden/>
    <w:rsid w:val="00852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6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PRIMUS d.o.o.</izvorni_sadrzaj>
    <derivirana_varijabla naziv="DomainObject.Predmet.ProtustrankaFormated_1">  MAXIMUS PRIMUS d.o.o.</derivirana_varijabla>
  </DomainObject.Predmet.ProtustrankaFormated>
  <DomainObject.Predmet.ProtustrankaFormatedOIB>
    <izvorni_sadrzaj>  MAXIMUS PRIMUS d.o.o., OIB 17809290760</izvorni_sadrzaj>
    <derivirana_varijabla naziv="DomainObject.Predmet.ProtustrankaFormatedOIB_1">  MAXIMUS PRIMUS d.o.o., OIB 17809290760</derivirana_varijabla>
  </DomainObject.Predmet.ProtustrankaFormatedOIB>
  <DomainObject.Predmet.ProtustrankaFormatedWithAdress>
    <izvorni_sadrzaj> MAXIMUS PRIMUS d.o.o., Gračansko borje 13, 10000 Zagreb</izvorni_sadrzaj>
    <derivirana_varijabla naziv="DomainObject.Predmet.ProtustrankaFormatedWithAdress_1"> MAXIMUS PRIMUS d.o.o., Gračansko borje 13, 10000 Zagreb</derivirana_varijabla>
  </DomainObject.Predmet.ProtustrankaFormatedWithAdress>
  <DomainObject.Predmet.ProtustrankaFormatedWithAdressOIB>
    <izvorni_sadrzaj> MAXIMUS PRIMUS d.o.o., OIB 17809290760, Gračansko borje 13, 10000 Zagreb</izvorni_sadrzaj>
    <derivirana_varijabla naziv="DomainObject.Predmet.ProtustrankaFormatedWithAdressOIB_1"> MAXIMUS PRIMUS d.o.o., OIB 17809290760, Gračansko borje 13, 10000 Zagreb</derivirana_varijabla>
  </DomainObject.Predmet.ProtustrankaFormatedWithAdressOIB>
  <DomainObject.Predmet.ProtustrankaWithAdress>
    <izvorni_sadrzaj>MAXIMUS PRIMUS d.o.o. Gračansko borje 13, 10000 Zagreb</izvorni_sadrzaj>
    <derivirana_varijabla naziv="DomainObject.Predmet.ProtustrankaWithAdress_1">MAXIMUS PRIMUS d.o.o. Gračansko borje 13, 10000 Zagreb</derivirana_varijabla>
  </DomainObject.Predmet.ProtustrankaWithAdress>
  <DomainObject.Predmet.ProtustrankaWithAdressOIB>
    <izvorni_sadrzaj>MAXIMUS PRIMUS d.o.o., OIB 17809290760, Gračansko borje 13, 10000 Zagreb</izvorni_sadrzaj>
    <derivirana_varijabla naziv="DomainObject.Predmet.ProtustrankaWithAdressOIB_1">MAXIMUS PRIMUS d.o.o., OIB 17809290760, Gračansko borje 13, 10000 Zagreb</derivirana_varijabla>
  </DomainObject.Predmet.ProtustrankaWithAdressOIB>
  <DomainObject.Predmet.ProtustrankaNazivFormated>
    <izvorni_sadrzaj>MAXIMUS PRIMUS d.o.o.</izvorni_sadrzaj>
    <derivirana_varijabla naziv="DomainObject.Predmet.ProtustrankaNazivFormated_1">MAXIMUS PRIMUS d.o.o.</derivirana_varijabla>
  </DomainObject.Predmet.ProtustrankaNazivFormated>
  <DomainObject.Predmet.ProtustrankaNazivFormatedOIB>
    <izvorni_sadrzaj>MAXIMUS PRIMUS d.o.o., OIB 17809290760</izvorni_sadrzaj>
    <derivirana_varijabla naziv="DomainObject.Predmet.ProtustrankaNazivFormatedOIB_1">MAXIMUS PRIMUS d.o.o., OIB 17809290760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MAXIMUS PRIMUS d.o.o.</item>
    </izvorni_sadrzaj>
    <derivirana_varijabla naziv="DomainObject.Predmet.ProtuStrankaListFormated_1">
      <item>MAXIMUS PRIMUS d.o.o.</item>
    </derivirana_varijabla>
  </DomainObject.Predmet.ProtuStrankaListFormated>
  <DomainObject.Predmet.ProtuStrankaListFormatedOIB>
    <izvorni_sadrzaj>
      <item>MAXIMUS PRIMUS d.o.o., OIB 17809290760</item>
    </izvorni_sadrzaj>
    <derivirana_varijabla naziv="DomainObject.Predmet.ProtuStrankaListFormatedOIB_1">
      <item>MAXIMUS PRIMUS d.o.o., OIB 17809290760</item>
    </derivirana_varijabla>
  </DomainObject.Predmet.ProtuStrankaListFormatedOIB>
  <DomainObject.Predmet.ProtuStrankaListFormatedWithAdress>
    <izvorni_sadrzaj>
      <item>MAXIMUS PRIMUS d.o.o., Gračansko borje 13, 10000 Zagreb</item>
    </izvorni_sadrzaj>
    <derivirana_varijabla naziv="DomainObject.Predmet.ProtuStrankaListFormatedWithAdress_1">
      <item>MAXIMUS PRIMUS d.o.o., Gračansko borje 13, 10000 Zagreb</item>
    </derivirana_varijabla>
  </DomainObject.Predmet.ProtuStrankaListFormatedWithAdress>
  <DomainObject.Predmet.ProtuStrankaListFormatedWithAdressOIB>
    <izvorni_sadrzaj>
      <item>MAXIMUS PRIMUS d.o.o., OIB 17809290760, Gračansko borje 13, 10000 Zagreb</item>
    </izvorni_sadrzaj>
    <derivirana_varijabla naziv="DomainObject.Predmet.ProtuStrankaListFormatedWithAdressOIB_1">
      <item>MAXIMUS PRIMUS d.o.o., OIB 17809290760, Gračansko borje 13, 10000 Zagreb</item>
    </derivirana_varijabla>
  </DomainObject.Predmet.ProtuStrankaListFormatedWithAdressOIB>
  <DomainObject.Predmet.ProtuStrankaListNazivFormated>
    <izvorni_sadrzaj>
      <item>MAXIMUS PRIMUS d.o.o.</item>
    </izvorni_sadrzaj>
    <derivirana_varijabla naziv="DomainObject.Predmet.ProtuStrankaListNazivFormated_1">
      <item>MAXIMUS PRIMUS d.o.o.</item>
    </derivirana_varijabla>
  </DomainObject.Predmet.ProtuStrankaListNazivFormated>
  <DomainObject.Predmet.ProtuStrankaListNazivFormatedOIB>
    <izvorni_sadrzaj>
      <item>MAXIMUS PRIMUS d.o.o., OIB 17809290760</item>
    </izvorni_sadrzaj>
    <derivirana_varijabla naziv="DomainObject.Predmet.ProtuStrankaListNazivFormatedOIB_1">
      <item>MAXIMUS PRIMUS d.o.o., OIB 17809290760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MAXIMUS PRIMUS d.o.o.</izvorni_sadrzaj>
    <derivirana_varijabla naziv="DomainObject.Predmet.ProtustrankaIDrugi_1">MAXIMUS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MAXIMUS PRIMUS d.o.o., OIB 17809290760, Gračansko borje 13, 10000 Zagreb</izvorni_sadrzaj>
    <derivirana_varijabla naziv="DomainObject.Predmet.ProtustrankaIDrugiAdressOIB_1">MAXIMUS PRIMUS d.o.o., OIB 17809290760, Gračansko borje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MAXIMUS PRIMUS d.o.o.</item>
    </izvorni_sadrzaj>
    <derivirana_varijabla naziv="DomainObject.Predmet.SudioniciListNaziv_1">
      <item>FINA Regionalni centar Zagreb</item>
      <item>MAXIMUS PRIMUS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MAXIMUS PRIMUS d.o.o., OIB 17809290760, Gračansko borje 13,10000 Zagreb</item>
    </izvorni_sadrzaj>
    <derivirana_varijabla naziv="DomainObject.Predmet.SudioniciListAdressOIB_1">
      <item>FINA Regionalni centar Zagreb, OIB 85821130368, Trg svibanjskih žrtava 1995. 1,10000 Zagreb</item>
      <item>MAXIMUS PRIMUS d.o.o., OIB 17809290760, Gračansko borje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17809290760</item>
    </izvorni_sadrzaj>
    <derivirana_varijabla naziv="DomainObject.Predmet.SudioniciListNazivOIB_1">
      <item>, OIB 85821130368</item>
      <item>, OIB 17809290760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2137</properties:Characters>
  <properties:Lines>71</properties:Lines>
  <properties:Paragraphs>22</properties:Paragraphs>
  <properties:TotalTime>7</properties:TotalTime>
  <properties:ScaleCrop>false</properties:ScaleCrop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2016-09-19T14:30:00Z</dcterms:created>
  <dc:creator>Ivana Manestar</dc:creator>
  <dc:description/>
  <cp:keywords/>
  <cp:lastModifiedBy>Ivana Manestar</cp:lastModifiedBy>
  <dcterms:modified xmlns:xsi="http://www.w3.org/2001/XMLSchema-instance" xsi:type="dcterms:W3CDTF">2016-09-19T14:38:00Z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