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7037" w14:paraId="df37037" w:rsidRDefault="007E5B46" w:rsidP="007E5B46" w:rsidR="007E5B46" w:rsidRPr="00AC37C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C37C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AC37CF">
      <w:pPr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AC37CF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AC37CF">
        <w:rPr>
          <w:rFonts w:hAnsi="Times New Roman" w:ascii="Times New Roman"/>
          <w:sz w:val="24"/>
          <w:szCs w:val="24"/>
          <w:lang w:val="hr-HR"/>
        </w:rPr>
        <w:t>sutkinji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AC37CF">
        <w:rPr>
          <w:rFonts w:hAnsi="Times New Roman" w:ascii="Times New Roman"/>
          <w:sz w:val="24"/>
          <w:szCs w:val="24"/>
          <w:lang w:val="hr-HR"/>
        </w:rPr>
        <w:t>Ani Golub Gruić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AC37CF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AC37CF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AC37CF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AC37CF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AC37CF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AC37CF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AC37CF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SMALL HILL j.d.o.o., Split, Kralja Zvonimira 19, OIB: 59916609891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0A7FF8" w:rsidRPr="00AC37CF">
        <w:rPr>
          <w:rFonts w:hAnsi="Times New Roman" w:ascii="Times New Roman"/>
          <w:sz w:val="24"/>
          <w:szCs w:val="24"/>
          <w:lang w:val="hr-HR"/>
        </w:rPr>
        <w:t>18. srpnja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SMALL HILL j.d.o.o., Split, Kralja Zvonimira 19, OIB: 59916609891</w:t>
      </w:r>
      <w:r w:rsidRPr="00AC37CF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AC37CF" w:rsidR="007E5B46" w:rsidRPr="00AC37C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AC37CF">
        <w:rPr>
          <w:rFonts w:hAnsi="Times New Roman" w:ascii="Times New Roman"/>
          <w:sz w:val="24"/>
          <w:szCs w:val="24"/>
          <w:lang w:val="hr-HR"/>
        </w:rPr>
        <w:t xml:space="preserve"> 0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9</w:t>
      </w:r>
      <w:r w:rsidR="00BA11B9"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AC37CF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AC37C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AC37C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SMALL HILL j.d.o.o., Split, Kralja Zvonimira 19, OIB: 59916609891</w:t>
      </w:r>
      <w:r w:rsidR="00471F2A" w:rsidRPr="00AC37C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471F2A" w:rsidRPr="00AC37CF">
        <w:rPr>
          <w:rFonts w:hAnsi="Times New Roman" w:ascii="Times New Roman"/>
          <w:sz w:val="24"/>
          <w:szCs w:val="24"/>
          <w:lang w:val="hr-HR"/>
        </w:rPr>
        <w:t>SZ-a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02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svibnja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Dana 2. lipnja 2016. godine kod ovoga suda zaprimljen je prijedlog predlagatelja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AC37C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AC37C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>, Ministarstv</w:t>
      </w:r>
      <w:r w:rsidRPr="00AC37C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AC37C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AC37CF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60.280,58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02108F" w:rsidP="005355AF" w:rsidR="003B2535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lastRenderedPageBreak/>
        <w:t xml:space="preserve">- 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 xml:space="preserve">dužnik ima kratkotrajnu imovinu u vrijednosti od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1.218,000,00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 xml:space="preserve"> kn koja je dostatna za vođenje postupka. </w:t>
      </w:r>
    </w:p>
    <w:p w:rsidRDefault="00543BF2" w:rsidP="0002108F" w:rsidR="00543BF2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10</w:t>
      </w:r>
      <w:r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09.05.2016. (list 1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2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AC37CF">
        <w:rPr>
          <w:rFonts w:hAnsi="Times New Roman" w:ascii="Times New Roman"/>
          <w:sz w:val="24"/>
          <w:szCs w:val="24"/>
          <w:lang w:val="hr-HR"/>
        </w:rPr>
        <w:t>201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D6125F" w:rsidRPr="00AC37CF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AC37CF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AC37C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AC37CF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AC37CF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AC37CF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AC37CF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AC37CF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AC37CF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AC37CF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AC37CF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AC37CF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0A7FF8" w:rsidRPr="00AC37CF">
        <w:rPr>
          <w:rFonts w:hAnsi="Times New Roman" w:ascii="Times New Roman"/>
          <w:sz w:val="24"/>
          <w:szCs w:val="24"/>
          <w:lang w:val="hr-HR"/>
        </w:rPr>
        <w:t>18. srpnja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AC37CF" w:rsidP="007E5B46" w:rsidR="007E5B46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3A193B" w:rsidP="003A193B" w:rsidR="003A193B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AC37CF">
        <w:rPr>
          <w:rFonts w:hAnsi="Times New Roman" w:ascii="Times New Roman"/>
          <w:sz w:val="24"/>
          <w:szCs w:val="24"/>
          <w:lang w:val="hr-HR"/>
        </w:rPr>
        <w:t>anim putem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C37C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C37C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C37CF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AC37CF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C37C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AC37CF">
      <w:pPr>
        <w:spacing w:before="160"/>
        <w:jc w:val="both"/>
        <w:rPr>
          <w:lang w:val="hr-HR"/>
        </w:rPr>
      </w:pPr>
    </w:p>
    <w:sectPr w:rsidSect="00111DC0" w:rsidR="0002524E" w:rsidRPr="00AC37C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76FCA" w:rsidRPr="00176FC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D6125F">
          <w:rPr>
            <w:rFonts w:hAnsi="Times New Roman" w:ascii="Times New Roman"/>
            <w:sz w:val="24"/>
            <w:szCs w:val="24"/>
          </w:rPr>
          <w:t>2612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176FC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D6125F">
      <w:rPr>
        <w:rFonts w:hAnsi="Times New Roman" w:ascii="Times New Roman"/>
        <w:sz w:val="24"/>
        <w:szCs w:val="24"/>
        <w:lang w:val="hr-HR"/>
      </w:rPr>
      <w:t>2612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7FF8"/>
    <w:rsid w:val="000D1639"/>
    <w:rsid w:val="000E3AD7"/>
    <w:rsid w:val="00176FCA"/>
    <w:rsid w:val="00182B81"/>
    <w:rsid w:val="002E7B09"/>
    <w:rsid w:val="003A193B"/>
    <w:rsid w:val="003B1C4E"/>
    <w:rsid w:val="003B2535"/>
    <w:rsid w:val="00471F2A"/>
    <w:rsid w:val="00494432"/>
    <w:rsid w:val="005355AF"/>
    <w:rsid w:val="00543BF2"/>
    <w:rsid w:val="005B7B99"/>
    <w:rsid w:val="006C276A"/>
    <w:rsid w:val="00717243"/>
    <w:rsid w:val="007E0EA6"/>
    <w:rsid w:val="007E5B46"/>
    <w:rsid w:val="008C2EC2"/>
    <w:rsid w:val="009F654A"/>
    <w:rsid w:val="00A97313"/>
    <w:rsid w:val="00AC37CF"/>
    <w:rsid w:val="00B52E5F"/>
    <w:rsid w:val="00BA11B9"/>
    <w:rsid w:val="00BE6493"/>
    <w:rsid w:val="00BF1C57"/>
    <w:rsid w:val="00C10E6C"/>
    <w:rsid w:val="00CF6E96"/>
    <w:rsid w:val="00D6125F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6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F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6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F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SMALL HILL jednostavno društvo s ograničenom odgovornošću za trgovinu i turizam</izvorni_sadrzaj>
    <derivirana_varijabla naziv="DomainObject.Predmet.ProtustrankaFormated_1">  SMALL HILL jednostavno društvo s ograničenom odgovornošću za trgovinu i turizam</derivirana_varijabla>
  </DomainObject.Predmet.ProtustrankaFormated>
  <DomainObject.Predmet.ProtustrankaFormatedOIB>
    <izvorni_sadrzaj>  SMALL HILL jednostavno društvo s ograničenom odgovornošću za trgovinu i turizam, OIB 59916609891</izvorni_sadrzaj>
    <derivirana_varijabla naziv="DomainObject.Predmet.ProtustrankaFormatedOIB_1">  SMALL HILL jednostavno društvo s ograničenom odgovornošću za trgovinu i turizam, OIB 59916609891</derivirana_varijabla>
  </DomainObject.Predmet.ProtustrankaFormatedOIB>
  <DomainObject.Predmet.ProtustrankaFormatedWithAdress>
    <izvorni_sadrzaj> SMALL HILL jednostavno društvo s ograničenom odgovornošću za trgovinu i turizam, Kralja Zvonimira 19, 21000 Split</izvorni_sadrzaj>
    <derivirana_varijabla naziv="DomainObject.Predmet.ProtustrankaFormatedWithAdress_1"> SMALL HILL jednostavno društvo s ograničenom odgovornošću za trgovinu i turizam, Kralja Zvonimira 19, 21000 Split</derivirana_varijabla>
  </DomainObject.Predmet.ProtustrankaFormatedWithAdress>
  <DomainObject.Predmet.ProtustrankaFormatedWithAdressOIB>
    <izvorni_sadrzaj> SMALL HILL jednostavno društvo s ograničenom odgovornošću za trgovinu i turizam, OIB 59916609891, Kralja Zvonimira 19, 21000 Split</izvorni_sadrzaj>
    <derivirana_varijabla naziv="DomainObject.Predmet.ProtustrankaFormatedWithAdressOIB_1"> SMALL HILL jednostavno društvo s ograničenom odgovornošću za trgovinu i turizam, OIB 59916609891, Kralja Zvonimira 19, 21000 Split</derivirana_varijabla>
  </DomainObject.Predmet.ProtustrankaFormatedWithAdressOIB>
  <DomainObject.Predmet.ProtustrankaWithAdress>
    <izvorni_sadrzaj>SMALL HILL jednostavno društvo s ograničenom odgovornošću za trgovinu i turizam Kralja Zvonimira 19, 21000 Split</izvorni_sadrzaj>
    <derivirana_varijabla naziv="DomainObject.Predmet.ProtustrankaWithAdress_1">SMALL HILL jednostavno društvo s ograničenom odgovornošću za trgovinu i turizam Kralja Zvonimira 19, 21000 Split</derivirana_varijabla>
  </DomainObject.Predmet.ProtustrankaWithAdress>
  <DomainObject.Predmet.ProtustrankaWithAdressOIB>
    <izvorni_sadrzaj>SMALL HILL jednostavno društvo s ograničenom odgovornošću za trgovinu i turizam, OIB 59916609891, Kralja Zvonimira 19, 21000 Split</izvorni_sadrzaj>
    <derivirana_varijabla naziv="DomainObject.Predmet.ProtustrankaWithAdressOIB_1">SMALL HILL jednostavno društvo s ograničenom odgovornošću za trgovinu i turizam, OIB 59916609891, Kralja Zvonimira 19, 21000 Split</derivirana_varijabla>
  </DomainObject.Predmet.ProtustrankaWithAdressOIB>
  <DomainObject.Predmet.ProtustrankaNazivFormated>
    <izvorni_sadrzaj>SMALL HILL jednostavno društvo s ograničenom odgovornošću za trgovinu i turizam</izvorni_sadrzaj>
    <derivirana_varijabla naziv="DomainObject.Predmet.ProtustrankaNazivFormated_1">SMALL HILL jednostavno društvo s ograničenom odgovornošću za trgovinu i turizam</derivirana_varijabla>
  </DomainObject.Predmet.ProtustrankaNazivFormated>
  <DomainObject.Predmet.ProtustrankaNazivFormatedOIB>
    <izvorni_sadrzaj>SMALL HILL jednostavno društvo s ograničenom odgovornošću za trgovinu i turizam, OIB 59916609891</izvorni_sadrzaj>
    <derivirana_varijabla naziv="DomainObject.Predmet.ProtustrankaNazivFormatedOIB_1">SMALL HILL jednostavno društvo s ograničenom odgovornošću za trgovinu i turizam, OIB 59916609891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39174.95</izvorni_sadrzaj>
    <derivirana_varijabla naziv="DomainObject.Predmet.TrenutnaVrijednost_1">39174.95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SMALL HILL jednostavno društvo s ograničenom odgovornošću za trgovinu i turizam</item>
    </izvorni_sadrzaj>
    <derivirana_varijabla naziv="DomainObject.Predmet.ProtuStrankaListFormated_1">
      <item>SMALL HILL jednostavno društvo s ograničenom odgovornošću za trgovinu i turizam</item>
    </derivirana_varijabla>
  </DomainObject.Predmet.ProtuStrankaListFormated>
  <DomainObject.Predmet.ProtuStrankaListFormatedOIB>
    <izvorni_sadrzaj>
      <item>SMALL HILL jednostavno društvo s ograničenom odgovornošću za trgovinu i turizam, OIB 59916609891</item>
    </izvorni_sadrzaj>
    <derivirana_varijabla naziv="DomainObject.Predmet.ProtuStrankaListFormatedOIB_1">
      <item>SMALL HILL jednostavno društvo s ograničenom odgovornošću za trgovinu i turizam, OIB 59916609891</item>
    </derivirana_varijabla>
  </DomainObject.Predmet.ProtuStrankaListFormatedOIB>
  <DomainObject.Predmet.ProtuStrankaListFormatedWithAdress>
    <izvorni_sadrzaj>
      <item>SMALL HILL jednostavno društvo s ograničenom odgovornošću za trgovinu i turizam, Kralja Zvonimira 19, 21000 Split</item>
    </izvorni_sadrzaj>
    <derivirana_varijabla naziv="DomainObject.Predmet.ProtuStrankaListFormatedWithAdress_1">
      <item>SMALL HILL jednostavno društvo s ograničenom odgovornošću za trgovinu i turizam, Kralja Zvonimira 19, 21000 Split</item>
    </derivirana_varijabla>
  </DomainObject.Predmet.ProtuStrankaListFormatedWithAdress>
  <DomainObject.Predmet.ProtuStrankaListFormatedWithAdressOIB>
    <izvorni_sadrzaj>
      <item>SMALL HILL jednostavno društvo s ograničenom odgovornošću za trgovinu i turizam, OIB 59916609891, Kralja Zvonimira 19, 21000 Split</item>
    </izvorni_sadrzaj>
    <derivirana_varijabla naziv="DomainObject.Predmet.ProtuStrankaListFormatedWithAdressOIB_1">
      <item>SMALL HILL jednostavno društvo s ograničenom odgovornošću za trgovinu i turizam, OIB 59916609891, Kralja Zvonimira 19, 21000 Split</item>
    </derivirana_varijabla>
  </DomainObject.Predmet.ProtuStrankaListFormatedWithAdressOIB>
  <DomainObject.Predmet.ProtuStrankaListNazivFormated>
    <izvorni_sadrzaj>
      <item>SMALL HILL jednostavno društvo s ograničenom odgovornošću za trgovinu i turizam</item>
    </izvorni_sadrzaj>
    <derivirana_varijabla naziv="DomainObject.Predmet.ProtuStrankaListNazivFormated_1">
      <item>SMALL HILL jednostavno društvo s ograničenom odgovornošću za trgovinu i turizam</item>
    </derivirana_varijabla>
  </DomainObject.Predmet.ProtuStrankaListNazivFormated>
  <DomainObject.Predmet.ProtuStrankaListNazivFormatedOIB>
    <izvorni_sadrzaj>
      <item>SMALL HILL jednostavno društvo s ograničenom odgovornošću za trgovinu i turizam, OIB 59916609891</item>
    </izvorni_sadrzaj>
    <derivirana_varijabla naziv="DomainObject.Predmet.ProtuStrankaListNazivFormatedOIB_1">
      <item>SMALL HILL jednostavno društvo s ograničenom odgovornošću za trgovinu i turizam, OIB 59916609891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SMALL HILL jednostavno društvo s ograničenom odgovornošću za trgovinu i turizam</izvorni_sadrzaj>
    <derivirana_varijabla naziv="DomainObject.Predmet.ProtustrankaIDrugi_1">SMALL HILL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SMALL HILL jednostavno društvo s ograničenom odgovornošću za trgovinu i turizam, OIB 59916609891, Kralja Zvonimira 19, 21000 Split</izvorni_sadrzaj>
    <derivirana_varijabla naziv="DomainObject.Predmet.ProtustrankaIDrugiAdressOIB_1">SMALL HILL jednostavno društvo s ograničenom odgovornošću za trgovinu i turizam, OIB 59916609891, Kralja Zvonimira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SMALL HILL jednostavno društvo s ograničenom odgovornošću za trgovinu i turizam</item>
      <item>FINANCIJSKA AGENCIJA, RC SPLIT</item>
    </izvorni_sadrzaj>
    <derivirana_varijabla naziv="DomainObject.Predmet.SudioniciListNaziv_1">
      <item>SMALL HILL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SMALL HILL jednostavno društvo s ograničenom odgovornošću za trgovinu i turizam, OIB 59916609891, Kralja Zvonimira 19,21000 Split</item>
      <item>FINANCIJSKA AGENCIJA, RC SPLIT, OIB 85821130368, Mažuranićevo šetalište 24 b,21000 Split</item>
    </izvorni_sadrzaj>
    <derivirana_varijabla naziv="DomainObject.Predmet.SudioniciListAdressOIB_1">
      <item>SMALL HILL jednostavno društvo s ograničenom odgovornošću za trgovinu i turizam, OIB 59916609891, Kralja Zvonimira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59916609891</item>
      <item>, OIB 85821130368</item>
    </izvorni_sadrzaj>
    <derivirana_varijabla naziv="DomainObject.Predmet.SudioniciListNazivOIB_1">
      <item>, OIB 59916609891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BCD03-178D-439B-85EA-E42A6C143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3116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2016-07-18T08:25:00Z</dcterms:created>
  <dc:creator>Jadranko Basić</dc:creator>
  <cp:lastModifiedBy>Ana Golub Gruić</cp:lastModifiedBy>
  <cp:lastPrinted>2016-07-18T10:38:00Z</cp:lastPrinted>
  <dcterms:modified xmlns:xsi="http://www.w3.org/2001/XMLSchema-instance" xsi:type="dcterms:W3CDTF">2016-07-18T11:30:00Z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