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877d" w14:paraId="ed6877d" w:rsidRDefault="00CF6ACE" w:rsidP="00CF6ACE" w:rsidR="00CF6ACE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ACE" w:rsidP="00CF6ACE" w:rsidR="00CF6ACE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CF6ACE" w:rsidP="00CF6ACE" w:rsidR="00CF6ACE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CF6ACE" w:rsidP="00CF6ACE" w:rsidR="00CF6ACE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V</w:t>
      </w:r>
      <w:r>
        <w:rPr>
          <w:rFonts w:eastAsia="Calibri"/>
        </w:rPr>
        <w:t>araždin, Braće Radić 2</w:t>
      </w:r>
    </w:p>
    <w:p w:rsidRDefault="00CF6ACE" w:rsidP="00CF6ACE" w:rsidR="00CF6ACE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St-333/2017-7</w:t>
      </w:r>
    </w:p>
    <w:p w:rsidRDefault="00CF6ACE" w:rsidP="00CF6ACE" w:rsidR="00CF6ACE">
      <w:pPr>
        <w:pStyle w:val="Zaglavlje"/>
        <w:jc w:val="center"/>
      </w:pPr>
      <w:r>
        <w:t>Z A K LJ U Č A K</w:t>
      </w:r>
    </w:p>
    <w:p w:rsidRDefault="00CF6ACE" w:rsidP="00CF6ACE" w:rsidR="00CF6ACE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K-N TRUCK j.d.o.o. Varaždin, Zagrebačka ulica 103, OIB: 86835385504, 29. kolovoza 2018.,               </w:t>
      </w:r>
    </w:p>
    <w:p w:rsidRDefault="00CF6ACE" w:rsidP="00CF6ACE" w:rsidR="00CF6AC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F6ACE" w:rsidP="00CF6ACE" w:rsidR="00CF6ACE">
      <w:pPr>
        <w:spacing w:lineRule="auto" w:line="240" w:after="0"/>
        <w:jc w:val="center"/>
      </w:pPr>
    </w:p>
    <w:p w:rsidRDefault="00CF6ACE" w:rsidP="00CF6ACE" w:rsidR="00CF6AC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K-N TRUCK j.d.o.o. Varaždin, Zagrebačka ulica 103, OIB: 86835385504,  Draženu Đurđeviću,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CF6ACE" w:rsidP="00CF6ACE" w:rsidR="00CF6ACE">
      <w:pPr>
        <w:spacing w:lineRule="auto" w:line="240" w:after="0"/>
        <w:jc w:val="both"/>
      </w:pPr>
    </w:p>
    <w:p w:rsidRDefault="00CF6ACE" w:rsidP="00CF6ACE" w:rsidR="00CF6ACE">
      <w:pPr>
        <w:spacing w:lineRule="auto" w:line="240" w:after="0"/>
        <w:jc w:val="both"/>
      </w:pPr>
      <w:r>
        <w:t>1. nekretnina i pokretnina dužnika</w:t>
      </w:r>
    </w:p>
    <w:p w:rsidRDefault="00CF6ACE" w:rsidP="00CF6ACE" w:rsidR="00CF6ACE">
      <w:pPr>
        <w:spacing w:lineRule="auto" w:line="240" w:after="0"/>
        <w:jc w:val="both"/>
      </w:pPr>
      <w:r>
        <w:t>2. imovinskih prava dužnika na tuđim stvarima</w:t>
      </w:r>
    </w:p>
    <w:p w:rsidRDefault="00CF6ACE" w:rsidP="00CF6ACE" w:rsidR="00CF6ACE">
      <w:pPr>
        <w:spacing w:lineRule="auto" w:line="240" w:after="0"/>
        <w:jc w:val="both"/>
      </w:pPr>
      <w:r>
        <w:t>3. novčanih i nenovčanih tražbina dužnika</w:t>
      </w:r>
    </w:p>
    <w:p w:rsidRDefault="00CF6ACE" w:rsidP="00CF6ACE" w:rsidR="00CF6ACE">
      <w:pPr>
        <w:spacing w:lineRule="auto" w:line="240" w:after="0"/>
        <w:jc w:val="both"/>
      </w:pPr>
      <w:r>
        <w:t>4. drugih prava koja čine imovinu dužnika</w:t>
      </w:r>
    </w:p>
    <w:p w:rsidRDefault="00CF6ACE" w:rsidP="00CF6ACE" w:rsidR="00CF6ACE">
      <w:pPr>
        <w:spacing w:lineRule="auto" w:line="240" w:after="0"/>
        <w:jc w:val="both"/>
      </w:pPr>
      <w:r>
        <w:t>5. novčanih sredstava na računima</w:t>
      </w:r>
    </w:p>
    <w:p w:rsidRDefault="00CF6ACE" w:rsidP="00CF6ACE" w:rsidR="00CF6ACE">
      <w:pPr>
        <w:spacing w:lineRule="auto" w:line="240" w:after="0"/>
        <w:jc w:val="both"/>
      </w:pPr>
      <w:r>
        <w:t>6. druge imovine dužnika</w:t>
      </w:r>
    </w:p>
    <w:p w:rsidRDefault="00CF6ACE" w:rsidP="00CF6ACE" w:rsidR="00CF6ACE">
      <w:pPr>
        <w:spacing w:lineRule="auto" w:line="240" w:after="0"/>
        <w:jc w:val="both"/>
      </w:pPr>
      <w:r>
        <w:t>7. obveza dužnika unesenih u njegove poslovne knjige</w:t>
      </w:r>
    </w:p>
    <w:p w:rsidRDefault="00CF6ACE" w:rsidP="00CF6ACE" w:rsidR="00CF6ACE">
      <w:pPr>
        <w:spacing w:lineRule="auto" w:line="240" w:after="0"/>
        <w:jc w:val="both"/>
      </w:pPr>
      <w:r>
        <w:t>8. drugih novčanih i nenovčanih obveza dužnika</w:t>
      </w:r>
    </w:p>
    <w:p w:rsidRDefault="00CF6ACE" w:rsidP="00CF6ACE" w:rsidR="00CF6ACE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F6ACE" w:rsidP="00CF6ACE" w:rsidR="00CF6ACE">
      <w:pPr>
        <w:spacing w:lineRule="auto" w:line="240" w:after="0"/>
        <w:jc w:val="both"/>
      </w:pPr>
      <w:r>
        <w:t>10. izlučnih prava</w:t>
      </w:r>
    </w:p>
    <w:p w:rsidRDefault="00CF6ACE" w:rsidP="00CF6ACE" w:rsidR="00CF6ACE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F6ACE" w:rsidP="00CF6ACE" w:rsidR="00CF6ACE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F6ACE" w:rsidP="00CF6ACE" w:rsidR="00CF6ACE">
      <w:pPr>
        <w:pStyle w:val="Odlomakpopisa"/>
        <w:spacing w:lineRule="auto" w:line="240" w:after="0"/>
      </w:pPr>
    </w:p>
    <w:p w:rsidRDefault="00CF6ACE" w:rsidP="00CF6ACE" w:rsidR="00CF6AC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F6ACE" w:rsidP="00CF6ACE" w:rsidR="00CF6ACE">
      <w:pPr>
        <w:spacing w:lineRule="auto" w:line="240" w:after="0"/>
        <w:jc w:val="both"/>
      </w:pPr>
    </w:p>
    <w:p w:rsidRDefault="00CF6ACE" w:rsidP="00CF6ACE" w:rsidR="00CF6AC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CF6ACE" w:rsidP="00CF6ACE" w:rsidR="00CF6ACE">
      <w:pPr>
        <w:pStyle w:val="Odlomakpopisa"/>
        <w:spacing w:lineRule="auto" w:line="240" w:after="0"/>
      </w:pPr>
    </w:p>
    <w:p w:rsidRDefault="00CF6ACE" w:rsidP="00CF6ACE" w:rsidR="00CF6AC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F6ACE" w:rsidP="00CF6ACE" w:rsidR="00CF6AC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9. veljače 2017. u Očevidniku redoslijeda osnova za plaćanje ima evidentirane neizvršene osnove za plaćanje u ukupnom iznosu od 96.670,25 kn, te da dužnik ima jednog zaposlenog.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29. kolovoza 2018.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CF6ACE" w:rsidP="00CF6ACE" w:rsidR="00CF6A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CF6ACE" w:rsidP="00CF6ACE" w:rsidR="00CF6ACE">
      <w:pPr>
        <w:spacing w:lineRule="auto" w:line="240" w:after="0"/>
        <w:jc w:val="both"/>
      </w:pPr>
      <w:r>
        <w:t>UPUTA O PRAVNOM LIJEKU :</w:t>
      </w:r>
    </w:p>
    <w:p w:rsidRDefault="00CF6ACE" w:rsidP="00CF6ACE" w:rsidR="00CF6ACE">
      <w:pPr>
        <w:spacing w:lineRule="auto" w:line="240" w:after="0"/>
        <w:jc w:val="both"/>
      </w:pPr>
      <w:r>
        <w:t>Protiv ovoga zaključka žalba nije dopuštena (čl. 19. st. 7. SZ-a).</w:t>
      </w:r>
    </w:p>
    <w:p w:rsidRDefault="00CF6ACE" w:rsidP="00CF6ACE" w:rsidR="00CF6ACE">
      <w:pPr>
        <w:spacing w:lineRule="auto" w:line="240" w:after="0"/>
        <w:jc w:val="both"/>
      </w:pPr>
    </w:p>
    <w:p w:rsidRDefault="00CF6ACE" w:rsidP="00CF6ACE" w:rsidR="00CF6ACE">
      <w:pPr>
        <w:spacing w:lineRule="auto" w:line="240" w:after="0"/>
        <w:jc w:val="both"/>
      </w:pPr>
      <w:r>
        <w:t>DNA:</w:t>
      </w:r>
    </w:p>
    <w:p w:rsidRDefault="00CF6ACE" w:rsidP="00CF6ACE" w:rsidR="00CF6ACE">
      <w:pPr>
        <w:spacing w:lineRule="auto" w:line="240" w:after="0"/>
        <w:jc w:val="both"/>
      </w:pPr>
      <w:r>
        <w:t>1. direktor dužnika- Dražen Đurđević, Varaždin, Zagrebačka 103</w:t>
      </w:r>
    </w:p>
    <w:p w:rsidRDefault="00CF6ACE" w:rsidP="00CF6ACE" w:rsidR="00CF6ACE">
      <w:pPr>
        <w:spacing w:lineRule="auto" w:line="240" w:after="0"/>
        <w:jc w:val="both"/>
      </w:pPr>
      <w:r>
        <w:t>2. e-Oglasna ploča suda.</w:t>
      </w:r>
    </w:p>
    <w:sectPr w:rsidSect="0032366B" w:rsidR="00CF6AC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AC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6AC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6AC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19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St-333/2017-7</izvorni_sadrzaj>
    <derivirana_varijabla naziv="DomainObject.Oznaka_1">St-333/2017-7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K-N TRUCK jednostavno društvo s ograničenom odgovornošću za trgovinu i usluge zastupanog po punomoćniku Željko Nemet; Dražen Đurđević</izvorni_sadrzaj>
    <derivirana_varijabla naziv="DomainObject.Predmet.ProtustrankaFormated_1">  K-N TRUCK jednostavno društvo s ograničenom odgovornošću za trgovinu i usluge zastupanog po punomoćniku Željko Nemet; Dražen Đurđević</derivirana_varijabla>
  </DomainObject.Predmet.ProtustrankaFormated>
  <DomainObject.Predmet.ProtustrankaFormatedOIB>
    <izvorni_sadrzaj>  K-N TRUCK jednostavno društvo s ograničenom odgovornošću za trgovinu i usluge, OIB 86835385504 zastupanog po punomoćniku Željko Nemet; Dražen Đurđević</izvorni_sadrzaj>
    <derivirana_varijabla naziv="DomainObject.Predmet.ProtustrankaFormatedOIB_1">  K-N TRUCK jednostavno društvo s ograničenom odgovornošću za trgovinu i usluge, OIB 86835385504 zastupanog po punomoćniku Željko Nemet; Dražen Đurđević</derivirana_varijabla>
  </DomainObject.Predmet.ProtustrankaFormatedOIB>
  <DomainObject.Predmet.ProtustrankaFormatedWithAdress>
    <izvorni_sadrzaj> K-N TRUCK jednostavno društvo s ograničenom odgovornošću za trgovinu i usluge, Slakovec 63, 40000 Slakovec zastupanog po punomoćniku Željko Nemet; Dražen Đurđević</izvorni_sadrzaj>
    <derivirana_varijabla naziv="DomainObject.Predmet.ProtustrankaFormatedWithAdress_1"> K-N TRUCK jednostavno društvo s ograničenom odgovornošću za trgovinu i usluge, Slakovec 63, 40000 Slakovec zastupanog po punomoćniku Željko Nemet; Dražen Đurđević</derivirana_varijabla>
  </DomainObject.Predmet.ProtustrankaFormatedWithAdress>
  <DomainObject.Predmet.ProtustrankaFormatedWithAdressOIB>
    <izvorni_sadrzaj> K-N TRUCK jednostavno društvo s ograničenom odgovornošću za trgovinu i usluge, OIB 86835385504, Slakovec 63, 40000 Slakovec zastupanog po punomoćniku Željko Nemet; Dražen Đurđević</izvorni_sadrzaj>
    <derivirana_varijabla naziv="DomainObject.Predmet.ProtustrankaFormatedWithAdressOIB_1"> K-N TRUCK jednostavno društvo s ograničenom odgovornošću za trgovinu i usluge, OIB 86835385504, Slakovec 63, 40000 Slakovec zastupanog po punomoćniku Željko Nemet; Dražen Đurđević</derivirana_varijabla>
  </DomainObject.Predmet.ProtustrankaFormatedWithAdressOIB>
  <DomainObject.Predmet.ProtustrankaWithAdress>
    <izvorni_sadrzaj>K-N TRUCK jednostavno društvo s ograničenom odgovornošću za trgovinu i usluge Slakovec 63, 40000 Slakovec</izvorni_sadrzaj>
    <derivirana_varijabla naziv="DomainObject.Predmet.ProtustrankaWithAdress_1">K-N TRUCK jednostavno društvo s ograničenom odgovornošću za trgovinu i usluge Slakovec 63, 40000 Slakovec</derivirana_varijabla>
  </DomainObject.Predmet.ProtustrankaWithAdress>
  <DomainObject.Predmet.ProtustrankaWithAdressOIB>
    <izvorni_sadrzaj>K-N TRUCK jednostavno društvo s ograničenom odgovornošću za trgovinu i usluge, OIB 86835385504, Slakovec 63, 40000 Slakovec</izvorni_sadrzaj>
    <derivirana_varijabla naziv="DomainObject.Predmet.ProtustrankaWithAdressOIB_1">K-N TRUCK jednostavno društvo s ograničenom odgovornošću za trgovinu i usluge, OIB 86835385504, Slakovec 63, 40000 Slakovec</derivirana_varijabla>
  </DomainObject.Predmet.ProtustrankaWithAdressOIB>
  <DomainObject.Predmet.ProtustrankaNazivFormated>
    <izvorni_sadrzaj>K-N TRUCK jednostavno društvo s ograničenom odgovornošću za trgovinu i usluge</izvorni_sadrzaj>
    <derivirana_varijabla naziv="DomainObject.Predmet.ProtustrankaNazivFormated_1">K-N TRUCK jednostavno društvo s ograničenom odgovornošću za trgovinu i usluge</derivirana_varijabla>
  </DomainObject.Predmet.ProtustrankaNazivFormated>
  <DomainObject.Predmet.ProtustrankaNazivFormatedOIB>
    <izvorni_sadrzaj>K-N TRUCK jednostavno društvo s ograničenom odgovornošću za trgovinu i usluge, OIB 86835385504</izvorni_sadrzaj>
    <derivirana_varijabla naziv="DomainObject.Predmet.ProtustrankaNazivFormatedOIB_1">K-N TRUCK jednostavno društvo s ograničenom odgovornošću za trgovinu i usluge, OIB 86835385504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110422.59</izvorni_sadrzaj>
    <derivirana_varijabla naziv="DomainObject.Predmet.TrenutnaVrijednost_1">110422.59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K-N TRUCK jednostavno društvo s ograničenom odgovornošću za trgovinu i usluge zastupanog po punomoćniku Željko Nemet; Dražen Đurđević</item>
    </izvorni_sadrzaj>
    <derivirana_varijabla naziv="DomainObject.Predmet.ProtuStrankaListFormated_1">
      <item>K-N TRUCK jednostavno društvo s ograničenom odgovornošću za trgovinu i usluge zastupanog po punomoćniku Željko Nemet; Dražen Đurđević</item>
    </derivirana_varijabla>
  </DomainObject.Predmet.ProtuStrankaListFormated>
  <DomainObject.Predmet.ProtuStrankaListFormatedOIB>
    <izvorni_sadrzaj>
      <item>K-N TRUCK jednostavno društvo s ograničenom odgovornošću za trgovinu i usluge, OIB 86835385504 zastupanog po punomoćniku Željko Nemet; Dražen Đurđević</item>
    </izvorni_sadrzaj>
    <derivirana_varijabla naziv="DomainObject.Predmet.ProtuStrankaListFormatedOIB_1">
      <item>K-N TRUCK jednostavno društvo s ograničenom odgovornošću za trgovinu i usluge, OIB 86835385504 zastupanog po punomoćniku Željko Nemet; Dražen Đurđević</item>
    </derivirana_varijabla>
  </DomainObject.Predmet.ProtuStrankaListFormatedOIB>
  <DomainObject.Predmet.ProtuStrankaListFormatedWithAdress>
    <izvorni_sadrzaj>
      <item>K-N TRUCK jednostavno društvo s ograničenom odgovornošću za trgovinu i usluge, Slakovec 63, 40000 Slakovec zastupanog po punomoćniku Željko Nemet; Dražen Đurđević</item>
    </izvorni_sadrzaj>
    <derivirana_varijabla naziv="DomainObject.Predmet.ProtuStrankaListFormatedWithAdress_1">
      <item>K-N TRUCK jednostavno društvo s ograničenom odgovornošću za trgovinu i usluge, Slakovec 63, 40000 Slakovec zastupanog po punomoćniku Željko Nemet; Dražen Đurđević</item>
    </derivirana_varijabla>
  </DomainObject.Predmet.ProtuStrankaListFormatedWithAdress>
  <DomainObject.Predmet.ProtuStrankaListFormatedWithAdressOIB>
    <izvorni_sadrzaj>
      <item>K-N TRUCK jednostavno društvo s ograničenom odgovornošću za trgovinu i usluge, OIB 86835385504, Slakovec 63, 40000 Slakovec zastupanog po punomoćniku Željko Nemet; Dražen Đurđević</item>
    </izvorni_sadrzaj>
    <derivirana_varijabla naziv="DomainObject.Predmet.ProtuStrankaListFormatedWithAdressOIB_1">
      <item>K-N TRUCK jednostavno društvo s ograničenom odgovornošću za trgovinu i usluge, OIB 86835385504, Slakovec 63, 40000 Slakovec zastupanog po punomoćniku Željko Nemet; Dražen Đurđević</item>
    </derivirana_varijabla>
  </DomainObject.Predmet.ProtuStrankaListFormatedWithAdressOIB>
  <DomainObject.Predmet.ProtuStrankaListNazivFormated>
    <izvorni_sadrzaj>
      <item>K-N TRUCK jednostavno društvo s ograničenom odgovornošću za trgovinu i usluge</item>
    </izvorni_sadrzaj>
    <derivirana_varijabla naziv="DomainObject.Predmet.ProtuStrankaListNazivFormated_1">
      <item>K-N TRUCK jednostavno društvo s ograničenom odgovornošću za trgovinu i usluge</item>
    </derivirana_varijabla>
  </DomainObject.Predmet.ProtuStrankaListNazivFormated>
  <DomainObject.Predmet.ProtuStrankaListNazivFormatedOIB>
    <izvorni_sadrzaj>
      <item>K-N TRUCK jednostavno društvo s ograničenom odgovornošću za trgovinu i usluge, OIB 86835385504</item>
    </izvorni_sadrzaj>
    <derivirana_varijabla naziv="DomainObject.Predmet.ProtuStrankaListNazivFormatedOIB_1">
      <item>K-N TRUCK jednostavno društvo s ograničenom odgovornošću za trgovinu i usluge, OIB 86835385504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OstaliListNazivFormated_1">
      <item>Županijsko državno odvjetništvo u Varaždinu</item>
      <item>Sudski registar</item>
      <item>Željko Nemet</item>
      <item>Dragoslav Zuber</item>
      <item>Dražen Đurđević</item>
    </derivirana_varijabla>
  </DomainObject.Predmet.OstaliListNazivFormated>
  <DomainObject.Predmet.OstaliListNazivFormatedOIB>
    <izvorni_sadrzaj>
      <item>Županijsko državno odvjetništvo u Varaždinu</item>
      <item>Sudski registar</item>
      <item>Željko Nemet, OIB 65770290609</item>
      <item>Dragoslav Zuber</item>
      <item>Dražen Đurđević, OIB 86575257295</item>
    </izvorni_sadrzaj>
    <derivirana_varijabla naziv="DomainObject.Predmet.OstaliListNazivFormatedOIB_1">
      <item>Županijsko državno odvjetništvo u Varaždinu</item>
      <item>Sudski registar</item>
      <item>Željko Nemet, OIB 65770290609</item>
      <item>Dragoslav Zuber</item>
      <item>Dražen Đurđević, OIB 86575257295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St-333/2017-7</izvorni_sadrzaj>
    <derivirana_varijabla naziv="DomainObject.PoslovniBrojDokumenta_1">St-333/2017-7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K-N TRUCK jednostavno društvo s ograničenom odgovornošću za trgovinu i usluge</izvorni_sadrzaj>
    <derivirana_varijabla naziv="DomainObject.Predmet.ProtustrankaIDrugi_1">K-N TRUCK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K-N TRUCK jednostavno društvo s ograničenom odgovornošću za trgovinu i usluge, OIB 86835385504, Slakovec 63, 40000 Slakovec</izvorni_sadrzaj>
    <derivirana_varijabla naziv="DomainObject.Predmet.ProtustrankaIDrugiAdressOIB_1">K-N TRUCK jednostavno društvo s ograničenom odgovornošću za trgovinu i usluge, OIB 86835385504, Slakovec 63,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SudioniciListNaziv_1"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derivirana_varijabla>
  </DomainObject.Predmet.SudioniciListNaziv>
  <DomainObject.Predmet.SudioniciListAdressOIB>
    <izvorni_sadrzaj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izvorni_sadrzaj>
    <derivirana_varijabla naziv="DomainObject.Predmet.SudioniciListAdressOIB_1"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B13CF-53D0-4B94-BF3F-D762FC8E3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2203</properties:Characters>
  <properties:Lines>71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2018-08-29T12:20:00Z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