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8eae1" w14:paraId="928eae1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C737CD">
        <w:rPr>
          <w:lang w:val="hr-HR"/>
        </w:rPr>
        <w:t>8</w:t>
      </w:r>
      <w:r w:rsidR="00A5580E">
        <w:rPr>
          <w:lang w:val="hr-HR"/>
        </w:rPr>
        <w:t xml:space="preserve"> </w:t>
      </w:r>
      <w:r w:rsidR="00AA7377">
        <w:rPr>
          <w:lang w:val="hr-HR"/>
        </w:rPr>
        <w:t>St-546/15-4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AA7377">
        <w:t>,</w:t>
      </w:r>
      <w:r w:rsidR="00920620">
        <w:t xml:space="preserve"> po </w:t>
      </w:r>
      <w:r w:rsidR="00AA7377">
        <w:t>višoj sudskoj savjetnici</w:t>
      </w:r>
      <w:r w:rsidR="009B7992">
        <w:t xml:space="preserve"> toga suda</w:t>
      </w:r>
      <w:r w:rsidR="00FD34D7">
        <w:t xml:space="preserve">, </w:t>
      </w:r>
      <w:r w:rsidR="009B7992">
        <w:t>Ivani Starčević</w:t>
      </w:r>
      <w:r w:rsidR="00920620">
        <w:t>,</w:t>
      </w:r>
      <w:r w:rsidR="00AA7377">
        <w:t xml:space="preserve"> u predmetu u povodu zahtjeva</w:t>
      </w:r>
      <w:r w:rsidR="00920620">
        <w:t xml:space="preserve"> Financijske agencije</w:t>
      </w:r>
      <w:r w:rsidR="00AA7377">
        <w:t>,</w:t>
      </w:r>
      <w:r w:rsidR="00920620">
        <w:t xml:space="preserve">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2C5CA3">
        <w:t>nad dužnikom</w:t>
      </w:r>
      <w:r w:rsidR="00025B63">
        <w:t xml:space="preserve"> </w:t>
      </w:r>
      <w:r w:rsidR="009B7992">
        <w:t>KRŠĆANSKA BAPTISTIČKA CRKVA, OIB: 89521169408 s</w:t>
      </w:r>
      <w:r w:rsidR="00AA7377">
        <w:t>a sjedištem u V. ROSENBERG-RUŽIĆ</w:t>
      </w:r>
      <w:r w:rsidR="009B7992">
        <w:t>A 3, 42000 Varaždin</w:t>
      </w:r>
      <w:r w:rsidR="0082762B">
        <w:t xml:space="preserve">, </w:t>
      </w:r>
      <w:r w:rsidR="002C5CA3">
        <w:t xml:space="preserve"> dana </w:t>
      </w:r>
      <w:r w:rsidR="00AA7377">
        <w:t>13</w:t>
      </w:r>
      <w:r w:rsidR="00025B63">
        <w:t>.</w:t>
      </w:r>
      <w:r w:rsidR="00920620">
        <w:t xml:space="preserve"> </w:t>
      </w:r>
      <w:r w:rsidR="00B56B55">
        <w:t>studenog</w:t>
      </w:r>
      <w:r w:rsidR="00920620">
        <w:t xml:space="preserve"> 2015.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920620">
        <w:t xml:space="preserve"> SZ) objavljuje slijedeći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 xml:space="preserve">Dužnik </w:t>
      </w:r>
      <w:r w:rsidR="009B7992">
        <w:t>KRŠĆANSKA BAPTISTIČKA CRKVA, OIB: 89521169408 s</w:t>
      </w:r>
      <w:r w:rsidR="00AA7377">
        <w:t>a sjedištem u V. ROSENBERG-RUŽIĆ</w:t>
      </w:r>
      <w:r w:rsidR="009B7992">
        <w:t>A 3, 42000 Varaždin</w:t>
      </w:r>
      <w:r w:rsidR="0082762B">
        <w:t>,</w:t>
      </w:r>
      <w:r w:rsidR="008C35DC">
        <w:rPr>
          <w:lang w:val="hr-HR"/>
        </w:rPr>
        <w:t xml:space="preserve"> na dan </w:t>
      </w:r>
      <w:r w:rsidR="009B7992">
        <w:rPr>
          <w:lang w:val="hr-HR"/>
        </w:rPr>
        <w:t>1. rujna 2015.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3746C7">
        <w:rPr>
          <w:lang w:val="hr-HR"/>
        </w:rPr>
        <w:t xml:space="preserve">u iznosu od </w:t>
      </w:r>
      <w:r w:rsidR="009B7992">
        <w:rPr>
          <w:lang w:val="hr-HR"/>
        </w:rPr>
        <w:t>9.109,10</w:t>
      </w:r>
      <w:r w:rsidR="00025B63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 dužnika</w:t>
      </w:r>
      <w:r w:rsidR="008C35DC">
        <w:t xml:space="preserve"> </w:t>
      </w:r>
      <w:r w:rsidR="009B7992">
        <w:t>KRŠĆANSKA BAPTISTIČKA CRKVA, OIB: 89521169408 s</w:t>
      </w:r>
      <w:r w:rsidR="00AA7377">
        <w:t>a sjedištem u V. ROSENBERG-RUŽIĆ</w:t>
      </w:r>
      <w:r w:rsidR="009B7992">
        <w:t>A 3, 42000 Varaždin</w:t>
      </w:r>
      <w:r w:rsidR="00B42637">
        <w:t>,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0A277E">
        <w:t xml:space="preserve"> troškova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5B14E1" w:rsidP="009B7992" w:rsidR="005B14E1">
      <w:pPr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9B7992">
        <w:rPr>
          <w:lang w:val="hr-HR"/>
        </w:rPr>
        <w:t xml:space="preserve"> ovome sudu dana 30.10.2015.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2E00D7">
        <w:rPr>
          <w:lang w:val="hr-HR"/>
        </w:rPr>
        <w:t xml:space="preserve"> </w:t>
      </w:r>
      <w:r w:rsidR="009B7992">
        <w:t>KRŠĆANSKA BAPTISTIČKA CRKVA, OIB: 89521169408 s</w:t>
      </w:r>
      <w:r w:rsidR="00AA7377">
        <w:t>a sjedištem u V. ROSENBERG-RUŽIĆ</w:t>
      </w:r>
      <w:r w:rsidR="009B7992">
        <w:t>A 3, 42000 Varaždin</w:t>
      </w:r>
      <w:r w:rsidR="00025B63" w:rsidRPr="00893E03">
        <w:t>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9B7992">
        <w:rPr>
          <w:lang w:val="hr-HR"/>
        </w:rPr>
        <w:t>1. rujna 2015.</w:t>
      </w:r>
      <w:r w:rsidR="00B41B30">
        <w:t xml:space="preserve"> u Očevidniku redoslijeda osnova za plaćanje ima evidentirane neizvršene osnove za plaća</w:t>
      </w:r>
      <w:r w:rsidR="004133DA">
        <w:t xml:space="preserve">nje u ukupnom iznosu od </w:t>
      </w:r>
      <w:r w:rsidR="009B7992">
        <w:rPr>
          <w:lang w:val="hr-HR"/>
        </w:rPr>
        <w:t>9.109,10</w:t>
      </w:r>
      <w:r w:rsidR="00025B63">
        <w:t xml:space="preserve"> </w:t>
      </w:r>
      <w:r w:rsidR="00B41B30">
        <w:t>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AA7377">
        <w:rPr>
          <w:lang w:val="hr-HR"/>
        </w:rPr>
        <w:t>13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B56B55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AA7377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VIŠA SUDSKA SAVJETNICA</w:t>
      </w:r>
      <w:r w:rsidR="005B010B">
        <w:rPr>
          <w:lang w:val="hr-HR"/>
        </w:rPr>
        <w:t>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9B7992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Ivana Starčević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0F76" w:rsidP="007F64E0" w:rsidR="00C00F76">
      <w:r>
        <w:separator/>
      </w:r>
    </w:p>
  </w:endnote>
  <w:endnote w:id="0" w:type="continuationSeparator">
    <w:p w:rsidRDefault="00C00F76" w:rsidP="007F64E0" w:rsidR="00C00F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0F76" w:rsidP="007F64E0" w:rsidR="00C00F76">
      <w:r>
        <w:separator/>
      </w:r>
    </w:p>
  </w:footnote>
  <w:footnote w:id="0" w:type="continuationSeparator">
    <w:p w:rsidRDefault="00C00F76" w:rsidP="007F64E0" w:rsidR="00C00F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E47E5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C737CD">
      <w:rPr>
        <w:lang w:val="hr-HR"/>
      </w:rPr>
      <w:t>8</w:t>
    </w:r>
    <w:r w:rsidR="00A5580E">
      <w:rPr>
        <w:lang w:val="hr-HR"/>
      </w:rPr>
      <w:t xml:space="preserve"> </w:t>
    </w:r>
    <w:r w:rsidR="00AA7377">
      <w:rPr>
        <w:lang w:val="hr-HR"/>
      </w:rPr>
      <w:t>St-546/15-4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8159C" w:rsidRPr="0078159C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277E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13014"/>
    <w:rsid w:val="00223DD2"/>
    <w:rsid w:val="00246453"/>
    <w:rsid w:val="00246BE0"/>
    <w:rsid w:val="002505AC"/>
    <w:rsid w:val="00252FDA"/>
    <w:rsid w:val="002532A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A9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8492C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32FC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14E1"/>
    <w:rsid w:val="005B2F25"/>
    <w:rsid w:val="005C0132"/>
    <w:rsid w:val="005C2D48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159C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2762B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579F"/>
    <w:rsid w:val="008E3BD3"/>
    <w:rsid w:val="008F110C"/>
    <w:rsid w:val="008F4840"/>
    <w:rsid w:val="008F6BDB"/>
    <w:rsid w:val="008F6CEC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B7992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708EE"/>
    <w:rsid w:val="00A71789"/>
    <w:rsid w:val="00A76D1C"/>
    <w:rsid w:val="00A803FB"/>
    <w:rsid w:val="00A828ED"/>
    <w:rsid w:val="00A92029"/>
    <w:rsid w:val="00AA20B3"/>
    <w:rsid w:val="00AA4D52"/>
    <w:rsid w:val="00AA7377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3813"/>
    <w:rsid w:val="00B25788"/>
    <w:rsid w:val="00B26F7E"/>
    <w:rsid w:val="00B416DA"/>
    <w:rsid w:val="00B41B30"/>
    <w:rsid w:val="00B41C36"/>
    <w:rsid w:val="00B42637"/>
    <w:rsid w:val="00B56B55"/>
    <w:rsid w:val="00B61DDF"/>
    <w:rsid w:val="00B64251"/>
    <w:rsid w:val="00B64E05"/>
    <w:rsid w:val="00B66E24"/>
    <w:rsid w:val="00B6713B"/>
    <w:rsid w:val="00B674CD"/>
    <w:rsid w:val="00B6795F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0F76"/>
    <w:rsid w:val="00C020D8"/>
    <w:rsid w:val="00C0397A"/>
    <w:rsid w:val="00C06769"/>
    <w:rsid w:val="00C07CFF"/>
    <w:rsid w:val="00C1016E"/>
    <w:rsid w:val="00C10D1B"/>
    <w:rsid w:val="00C12F55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737CD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5398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6370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815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15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15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15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15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815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15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15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15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15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St-546/2015</izvorni_sadrzaj>
    <derivirana_varijabla naziv="DomainObject.Predmet.OznakaBroj_1">St-546/2015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Kršćanska baptistička crkva</izvorni_sadrzaj>
    <derivirana_varijabla naziv="DomainObject.Predmet.ProtustrankaFormated_1">  Kršćanska baptistička crkva</derivirana_varijabla>
  </DomainObject.Predmet.ProtustrankaFormated>
  <DomainObject.Predmet.ProtustrankaFormatedOIB>
    <izvorni_sadrzaj>  Kršćanska baptistička crkva, OIB 89521169408</izvorni_sadrzaj>
    <derivirana_varijabla naziv="DomainObject.Predmet.ProtustrankaFormatedOIB_1">  Kršćanska baptistička crkva, OIB 89521169408</derivirana_varijabla>
  </DomainObject.Predmet.ProtustrankaFormatedOIB>
  <DomainObject.Predmet.ProtustrankaFormatedWithAdress>
    <izvorni_sadrzaj> Kršćanska baptistička crkva, V. Rosenberg-Ružica 3, 42000 Varaždin</izvorni_sadrzaj>
    <derivirana_varijabla naziv="DomainObject.Predmet.ProtustrankaFormatedWithAdress_1"> Kršćanska baptistička crkva, V. Rosenberg-Ružica 3, 42000 Varaždin</derivirana_varijabla>
  </DomainObject.Predmet.ProtustrankaFormatedWithAdress>
  <DomainObject.Predmet.ProtustrankaFormatedWithAdressOIB>
    <izvorni_sadrzaj> Kršćanska baptistička crkva, OIB 89521169408, V. Rosenberg-Ružica 3, 42000 Varaždin</izvorni_sadrzaj>
    <derivirana_varijabla naziv="DomainObject.Predmet.ProtustrankaFormatedWithAdressOIB_1"> Kršćanska baptistička crkva, OIB 89521169408, V. Rosenberg-Ružica 3, 42000 Varaždin</derivirana_varijabla>
  </DomainObject.Predmet.ProtustrankaFormatedWithAdressOIB>
  <DomainObject.Predmet.ProtustrankaWithAdress>
    <izvorni_sadrzaj>Kršćanska baptistička crkva V. Rosenberg-Ružica 3, 42000 Varaždin</izvorni_sadrzaj>
    <derivirana_varijabla naziv="DomainObject.Predmet.ProtustrankaWithAdress_1">Kršćanska baptistička crkva V. Rosenberg-Ružica 3, 42000 Varaždin</derivirana_varijabla>
  </DomainObject.Predmet.ProtustrankaWithAdress>
  <DomainObject.Predmet.ProtustrankaWithAdressOIB>
    <izvorni_sadrzaj>Kršćanska baptistička crkva, OIB 89521169408, V. Rosenberg-Ružica 3, 42000 Varaždin</izvorni_sadrzaj>
    <derivirana_varijabla naziv="DomainObject.Predmet.ProtustrankaWithAdressOIB_1">Kršćanska baptistička crkva, OIB 89521169408, V. Rosenberg-Ružica 3, 42000 Varaždin</derivirana_varijabla>
  </DomainObject.Predmet.ProtustrankaWithAdressOIB>
  <DomainObject.Predmet.ProtustrankaNazivFormated>
    <izvorni_sadrzaj>Kršćanska baptistička crkva</izvorni_sadrzaj>
    <derivirana_varijabla naziv="DomainObject.Predmet.ProtustrankaNazivFormated_1">Kršćanska baptistička crkva</derivirana_varijabla>
  </DomainObject.Predmet.ProtustrankaNazivFormated>
  <DomainObject.Predmet.ProtustrankaNazivFormatedOIB>
    <izvorni_sadrzaj>Kršćanska baptistička crkva, OIB 89521169408</izvorni_sadrzaj>
    <derivirana_varijabla naziv="DomainObject.Predmet.ProtustrankaNazivFormatedOIB_1">Kršćanska baptistička crkva, OIB 89521169408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Ured 225</izvorni_sadrzaj>
    <derivirana_varijabla naziv="DomainObject.Predmet.Referada.Prostorija.Oznaka_1">Ured 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9109.10</izvorni_sadrzaj>
    <derivirana_varijabla naziv="DomainObject.Predmet.TrenutnaVrijednost_1">9109.10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Kršćanska baptistička crkva</item>
    </izvorni_sadrzaj>
    <derivirana_varijabla naziv="DomainObject.Predmet.ProtuStrankaListFormated_1">
      <item>Kršćanska baptistička crkva</item>
    </derivirana_varijabla>
  </DomainObject.Predmet.ProtuStrankaListFormated>
  <DomainObject.Predmet.ProtuStrankaListFormatedOIB>
    <izvorni_sadrzaj>
      <item>Kršćanska baptistička crkva, OIB 89521169408</item>
    </izvorni_sadrzaj>
    <derivirana_varijabla naziv="DomainObject.Predmet.ProtuStrankaListFormatedOIB_1">
      <item>Kršćanska baptistička crkva, OIB 89521169408</item>
    </derivirana_varijabla>
  </DomainObject.Predmet.ProtuStrankaListFormatedOIB>
  <DomainObject.Predmet.ProtuStrankaListFormatedWithAdress>
    <izvorni_sadrzaj>
      <item>Kršćanska baptistička crkva, V. Rosenberg-Ružica 3, 42000 Varaždin</item>
    </izvorni_sadrzaj>
    <derivirana_varijabla naziv="DomainObject.Predmet.ProtuStrankaListFormatedWithAdress_1">
      <item>Kršćanska baptistička crkva, V. Rosenberg-Ružica 3, 42000 Varaždin</item>
    </derivirana_varijabla>
  </DomainObject.Predmet.ProtuStrankaListFormatedWithAdress>
  <DomainObject.Predmet.ProtuStrankaListFormatedWithAdressOIB>
    <izvorni_sadrzaj>
      <item>Kršćanska baptistička crkva, OIB 89521169408, V. Rosenberg-Ružica 3, 42000 Varaždin</item>
    </izvorni_sadrzaj>
    <derivirana_varijabla naziv="DomainObject.Predmet.ProtuStrankaListFormatedWithAdressOIB_1">
      <item>Kršćanska baptistička crkva, OIB 89521169408, V. Rosenberg-Ružica 3, 42000 Varaždin</item>
    </derivirana_varijabla>
  </DomainObject.Predmet.ProtuStrankaListFormatedWithAdressOIB>
  <DomainObject.Predmet.ProtuStrankaListNazivFormated>
    <izvorni_sadrzaj>
      <item>Kršćanska baptistička crkva</item>
    </izvorni_sadrzaj>
    <derivirana_varijabla naziv="DomainObject.Predmet.ProtuStrankaListNazivFormated_1">
      <item>Kršćanska baptistička crkva</item>
    </derivirana_varijabla>
  </DomainObject.Predmet.ProtuStrankaListNazivFormated>
  <DomainObject.Predmet.ProtuStrankaListNazivFormatedOIB>
    <izvorni_sadrzaj>
      <item>Kršćanska baptistička crkva, OIB 89521169408</item>
    </izvorni_sadrzaj>
    <derivirana_varijabla naziv="DomainObject.Predmet.ProtuStrankaListNazivFormatedOIB_1">
      <item>Kršćanska baptistička crkva, OIB 89521169408</item>
    </derivirana_varijabla>
  </DomainObject.Predmet.ProtuStrankaListNazivFormatedOIB>
  <DomainObject.Predmet.OstaliListFormated>
    <izvorni_sadrzaj>
      <item>E-oglasna ploča</item>
    </izvorni_sadrzaj>
    <derivirana_varijabla naziv="DomainObject.Predmet.OstaliListFormated_1">
      <item>E-oglasna ploča</item>
    </derivirana_varijabla>
  </DomainObject.Predmet.OstaliListFormated>
  <DomainObject.Predmet.OstaliListFormatedOIB>
    <izvorni_sadrzaj>
      <item>E-oglasna ploča</item>
    </izvorni_sadrzaj>
    <derivirana_varijabla naziv="DomainObject.Predmet.OstaliListFormatedOIB_1">
      <item>E-oglasna ploča</item>
    </derivirana_varijabla>
  </DomainObject.Predmet.OstaliListFormatedOIB>
  <DomainObject.Predmet.OstaliListFormatedWithAdress>
    <izvorni_sadrzaj>
      <item>E-oglasna ploča</item>
    </izvorni_sadrzaj>
    <derivirana_varijabla naziv="DomainObject.Predmet.OstaliListFormatedWithAdress_1">
      <item>E-oglasna ploča</item>
    </derivirana_varijabla>
  </DomainObject.Predmet.OstaliListFormatedWithAdress>
  <DomainObject.Predmet.OstaliListFormatedWithAdressOIB>
    <izvorni_sadrzaj>
      <item>E-oglasna ploča</item>
    </izvorni_sadrzaj>
    <derivirana_varijabla naziv="DomainObject.Predmet.OstaliListFormatedWithAdressOIB_1">
      <item>E-oglasna ploča</item>
    </derivirana_varijabla>
  </DomainObject.Predmet.OstaliListFormatedWithAdressOIB>
  <DomainObject.Predmet.OstaliListNazivFormated>
    <izvorni_sadrzaj>
      <item>E-oglasna ploča</item>
    </izvorni_sadrzaj>
    <derivirana_varijabla naziv="DomainObject.Predmet.OstaliListNazivFormated_1">
      <item>E-oglasna ploča</item>
    </derivirana_varijabla>
  </DomainObject.Predmet.OstaliListNazivFormated>
  <DomainObject.Predmet.OstaliListNazivFormatedOIB>
    <izvorni_sadrzaj>
      <item>E-oglasna ploča</item>
    </izvorni_sadrzaj>
    <derivirana_varijabla naziv="DomainObject.Predmet.OstaliListNazivFormatedOIB_1"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Kršćanska baptistička crkva</izvorni_sadrzaj>
    <derivirana_varijabla naziv="DomainObject.Predmet.ProtustrankaIDrugi_1">Kršćanska baptistička crkva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Kršćanska baptistička crkva, OIB 89521169408, V. Rosenberg-Ružica 3, 42000 Varaždin</izvorni_sadrzaj>
    <derivirana_varijabla naziv="DomainObject.Predmet.ProtustrankaIDrugiAdressOIB_1">Kršćanska baptistička crkva, OIB 89521169408, V. Rosenberg-Ružica 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Kršćanska baptistička crkva</item>
      <item>E-oglasna ploča</item>
    </izvorni_sadrzaj>
    <derivirana_varijabla naziv="DomainObject.Predmet.SudioniciListNaziv_1">
      <item>Financijska agencija</item>
      <item>Kršćanska baptistička crkva</item>
      <item>E-oglasna ploča</item>
    </derivirana_varijabla>
  </DomainObject.Predmet.SudioniciListNaziv>
  <DomainObject.Predmet.SudioniciListAdressOIB>
    <izvorni_sadrzaj>
      <item>Financijska agencija, OIB 85821130368, A. Cesarca 2,42000 Varaždin</item>
      <item>Kršćanska baptistička crkva, OIB 89521169408, V. Rosenberg-Ružica 3,42000 Varaždin</item>
      <item>E-oglasna ploča</item>
    </izvorni_sadrzaj>
    <derivirana_varijabla naziv="DomainObject.Predmet.SudioniciListAdressOIB_1">
      <item>Financijska agencija, OIB 85821130368, A. Cesarca 2,42000 Varaždin</item>
      <item>Kršćanska baptistička crkva, OIB 89521169408, V. Rosenberg-Ružica 3,42000 Varaždin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89521169408</item>
      <item>, OIB null</item>
    </izvorni_sadrzaj>
    <derivirana_varijabla naziv="DomainObject.Predmet.SudioniciListNazivOIB_1">
      <item>, OIB 85821130368</item>
      <item>, OIB 89521169408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426</properties:Words>
  <properties:Characters>2365</properties:Characters>
  <properties:Lines>67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2015-11-09T12:44:00Z</dcterms:created>
  <dc:creator>user</dc:creator>
  <cp:lastModifiedBy>Marko Makaj</cp:lastModifiedBy>
  <cp:lastPrinted>2015-10-12T11:41:00Z</cp:lastPrinted>
  <dcterms:modified xmlns:xsi="http://www.w3.org/2001/XMLSchema-instance" xsi:type="dcterms:W3CDTF">2015-11-13T11:01:00Z</dcterms:modified>
  <cp:revision>4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