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1ce0" w14:paraId="0721ce0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281B41" w:rsidP="00584F88" w:rsidR="00281B41" w:rsidRPr="00DA15C9">
      <w:pPr>
        <w:jc w:val="both"/>
      </w:pPr>
    </w:p>
    <w:p w:rsidRDefault="00584F88" w:rsidP="004B6EA4" w:rsidR="00584F88">
      <w:pPr>
        <w:jc w:val="center"/>
      </w:pPr>
      <w:r>
        <w:t>R E P U B L I K A  H R V A T S K A</w:t>
      </w:r>
    </w:p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FD2A0E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OIB: 85821130368, RC Rijeka, Podružnica Pula, Giardini 5, radi otvaranja stečajnog postupka nad dužnikom </w:t>
      </w:r>
      <w:r w:rsidR="00841ABC">
        <w:t>LOZA d.o.o. Nova Vas, Stranići kod Nove Vasi 25, OIB: 79161680654</w:t>
      </w:r>
      <w:r w:rsidR="004B6EA4">
        <w:t>,</w:t>
      </w:r>
      <w:r w:rsidR="005D2E08">
        <w:t xml:space="preserve"> </w:t>
      </w:r>
      <w:r w:rsidRPr="00B32C54">
        <w:t>dana</w:t>
      </w:r>
      <w:r w:rsidR="00D51920">
        <w:t xml:space="preserve"> </w:t>
      </w:r>
      <w:r w:rsidR="00841ABC">
        <w:t>29</w:t>
      </w:r>
      <w:r w:rsidR="00F4588A">
        <w:t xml:space="preserve">. </w:t>
      </w:r>
      <w:r w:rsidR="004B6EA4">
        <w:t>svibnj</w:t>
      </w:r>
      <w:r w:rsidR="00281B41">
        <w:t>a</w:t>
      </w:r>
      <w:r w:rsidR="00FD2A0E">
        <w:t xml:space="preserve"> </w:t>
      </w:r>
      <w:r w:rsidRPr="00B32C54">
        <w:t>201</w:t>
      </w:r>
      <w:r w:rsidR="00FD2A0E">
        <w:t>7</w:t>
      </w:r>
      <w:r w:rsidRPr="00B32C54">
        <w:t xml:space="preserve">. </w:t>
      </w:r>
    </w:p>
    <w:p w:rsidRDefault="004B6EA4" w:rsidP="00584F88" w:rsidR="004B6EA4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OIB: 85821130368, RC Rijeka, Podružnica Pula, Giardini 5, radi otvaranja stečajnog postupka nad dužnikom </w:t>
      </w:r>
      <w:r w:rsidR="00841ABC">
        <w:t>LOZA d.o.o. Nova Vas, Stranići kod Nove Vasi 25, OIB: 79161680654</w:t>
      </w:r>
      <w:r>
        <w:t xml:space="preserve">, koji je zaprimljen </w:t>
      </w:r>
      <w:r w:rsidR="00841ABC">
        <w:t>19. siječnja</w:t>
      </w:r>
      <w:r w:rsidR="00FD2A0E">
        <w:t xml:space="preserve"> </w:t>
      </w:r>
      <w:r>
        <w:t>201</w:t>
      </w:r>
      <w:r w:rsidR="00FD2A0E">
        <w:t>7</w:t>
      </w:r>
      <w:r>
        <w:t xml:space="preserve">. 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r w:rsidR="00F3427B" w:rsidRPr="00FD2A0E">
        <w:t>110</w:t>
      </w:r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r w:rsidR="00841ABC">
        <w:t>LOZA d.o.o. Nova Vas, Stranići kod Nove Vasi 25, OIB: 79161680654</w:t>
      </w:r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r w:rsidR="00841ABC">
        <w:t>29</w:t>
      </w:r>
      <w:r w:rsidR="004B6EA4">
        <w:t>. svibnja</w:t>
      </w:r>
      <w:r w:rsidR="00FD2A0E">
        <w:t xml:space="preserve"> </w:t>
      </w:r>
      <w:r>
        <w:t>201</w:t>
      </w:r>
      <w:r w:rsidR="00FD2A0E">
        <w:t>7</w:t>
      </w:r>
      <w:r>
        <w:t xml:space="preserve">. g. </w:t>
      </w:r>
      <w:r w:rsidR="00727640">
        <w:t>FIN</w:t>
      </w:r>
      <w:r w:rsidR="00841ABC">
        <w:t>A dostavila potvrdu</w:t>
      </w:r>
      <w:r w:rsidR="00727640">
        <w:t xml:space="preserve"> </w:t>
      </w:r>
      <w:r w:rsidRPr="00727640">
        <w:t xml:space="preserve">od </w:t>
      </w:r>
      <w:r w:rsidR="00841ABC">
        <w:t>26</w:t>
      </w:r>
      <w:r w:rsidR="004B6EA4">
        <w:t>. svibnja</w:t>
      </w:r>
      <w:r w:rsidR="003B47F7">
        <w:t xml:space="preserve"> </w:t>
      </w:r>
      <w:r>
        <w:t>201</w:t>
      </w:r>
      <w:r w:rsidR="003B47F7">
        <w:t>7</w:t>
      </w:r>
      <w:r>
        <w:t>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4B6EA4" w:rsidP="00584F88" w:rsidR="004B6EA4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r w:rsidR="00841ABC">
        <w:t>29</w:t>
      </w:r>
      <w:r w:rsidR="004B6EA4">
        <w:t>. svibnja</w:t>
      </w:r>
      <w:r w:rsidR="003B47F7">
        <w:t xml:space="preserve"> </w:t>
      </w:r>
      <w:r>
        <w:t>201</w:t>
      </w:r>
      <w:r w:rsidR="003B47F7">
        <w:t>7</w:t>
      </w:r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841ABC">
        <w:t>, v.r.</w:t>
      </w:r>
    </w:p>
    <w:p w:rsidRDefault="004B6EA4" w:rsidP="00584F88" w:rsidR="004B6EA4">
      <w:pPr>
        <w:jc w:val="both"/>
      </w:pPr>
    </w:p>
    <w:p w:rsidRDefault="004B6EA4" w:rsidP="00584F88" w:rsidR="004B6EA4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281B41" w:rsidR="00281B4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4B6EA4" w:rsidP="00281B41" w:rsidR="004B6EA4">
      <w:pPr>
        <w:ind w:firstLine="720"/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</w:t>
      </w:r>
      <w:r w:rsidR="00DB15B3">
        <w:t>predlagatelju</w:t>
      </w:r>
    </w:p>
    <w:p w:rsidRDefault="00727640" w:rsidR="008E59FA">
      <w:r>
        <w:t>- dužniku</w:t>
      </w:r>
    </w:p>
    <w:p w:rsidRDefault="00281B41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6EA4">
          <w:rPr>
            <w:noProof/>
          </w:rPr>
          <w:t>2</w:t>
        </w:r>
        <w:r>
          <w:fldChar w:fldCharType="end"/>
        </w:r>
        <w:r>
          <w:tab/>
        </w:r>
        <w:r w:rsidR="004B6EA4">
          <w:t>Posl. br.: 1 St-67/17-13</w:t>
        </w:r>
      </w:p>
      <w:p w:rsidRDefault="00605195" w:rsidP="00A806CB" w:rsidR="00605195">
        <w:pPr>
          <w:pStyle w:val="Zaglavlje"/>
          <w:jc w:val="center"/>
        </w:pPr>
      </w:p>
      <w:p w:rsidRDefault="00A153D5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Posl. br.: 1 St-</w:t>
    </w:r>
    <w:r w:rsidR="00841ABC">
      <w:t>31</w:t>
    </w:r>
    <w:r>
      <w:t>/1</w:t>
    </w:r>
    <w:r w:rsidR="003B47F7">
      <w:t>7</w:t>
    </w:r>
    <w:r>
      <w:t>-</w:t>
    </w:r>
    <w:r w:rsidR="00841ABC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C0B89"/>
    <w:rsid w:val="000D4511"/>
    <w:rsid w:val="000E12D3"/>
    <w:rsid w:val="00242276"/>
    <w:rsid w:val="00255A90"/>
    <w:rsid w:val="00281B41"/>
    <w:rsid w:val="00284B1B"/>
    <w:rsid w:val="00312B8A"/>
    <w:rsid w:val="00323ADD"/>
    <w:rsid w:val="00362C5D"/>
    <w:rsid w:val="00386A76"/>
    <w:rsid w:val="003B47F7"/>
    <w:rsid w:val="00494693"/>
    <w:rsid w:val="004B6EA4"/>
    <w:rsid w:val="004C7D16"/>
    <w:rsid w:val="004D1E0F"/>
    <w:rsid w:val="00532546"/>
    <w:rsid w:val="00584F88"/>
    <w:rsid w:val="005B34BA"/>
    <w:rsid w:val="005D2E08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41ABC"/>
    <w:rsid w:val="00884A76"/>
    <w:rsid w:val="008865B0"/>
    <w:rsid w:val="008B38F6"/>
    <w:rsid w:val="008E59FA"/>
    <w:rsid w:val="009B68A0"/>
    <w:rsid w:val="00A153D5"/>
    <w:rsid w:val="00A806CB"/>
    <w:rsid w:val="00A81B6B"/>
    <w:rsid w:val="00AD60B3"/>
    <w:rsid w:val="00B32C54"/>
    <w:rsid w:val="00B36D66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A0F0A"/>
    <w:rsid w:val="00EE21F0"/>
    <w:rsid w:val="00EF64B0"/>
    <w:rsid w:val="00F06F78"/>
    <w:rsid w:val="00F13E67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D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D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D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D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D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D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D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D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LOZA d.o.o. NOVA VAS</izvorni_sadrzaj>
    <derivirana_varijabla naziv="DomainObject.Predmet.ProtustrankaFormated_1">  LOZA d.o.o. NOVA VAS</derivirana_varijabla>
  </DomainObject.Predmet.ProtustrankaFormated>
  <DomainObject.Predmet.ProtustrankaFormatedOIB>
    <izvorni_sadrzaj>  LOZA d.o.o. NOVA VAS, OIB 79161680654</izvorni_sadrzaj>
    <derivirana_varijabla naziv="DomainObject.Predmet.ProtustrankaFormatedOIB_1">  LOZA d.o.o. NOVA VAS, OIB 79161680654</derivirana_varijabla>
  </DomainObject.Predmet.ProtustrankaFormatedOIB>
  <DomainObject.Predmet.ProtustrankaFormatedWithAdress>
    <izvorni_sadrzaj> LOZA d.o.o. NOVA VAS, Nova Vas, Stranići kod Nove Vasi 25, 52440 Poreč</izvorni_sadrzaj>
    <derivirana_varijabla naziv="DomainObject.Predmet.ProtustrankaFormatedWithAdress_1"> LOZA d.o.o. NOVA VAS, Nova Vas, Stranići kod Nove Vasi 25, 52440 Poreč</derivirana_varijabla>
  </DomainObject.Predmet.ProtustrankaFormatedWithAdress>
  <DomainObject.Predmet.ProtustrankaFormatedWithAdressOIB>
    <izvorni_sadrzaj> LOZA d.o.o. NOVA VAS, OIB 79161680654, Nova Vas, Stranići kod Nove Vasi 25, 52440 Poreč</izvorni_sadrzaj>
    <derivirana_varijabla naziv="DomainObject.Predmet.ProtustrankaFormatedWithAdressOIB_1"> LOZA d.o.o. NOVA VAS, OIB 79161680654, Nova Vas, Stranići kod Nove Vasi 25, 52440 Poreč</derivirana_varijabla>
  </DomainObject.Predmet.ProtustrankaFormatedWithAdressOIB>
  <DomainObject.Predmet.ProtustrankaWithAdress>
    <izvorni_sadrzaj>LOZA d.o.o. NOVA VAS Nova Vas, Stranići kod Nove Vasi 25, 52440 Poreč</izvorni_sadrzaj>
    <derivirana_varijabla naziv="DomainObject.Predmet.ProtustrankaWithAdress_1">LOZA d.o.o. NOVA VAS Nova Vas, Stranići kod Nove Vasi 25, 52440 Poreč</derivirana_varijabla>
  </DomainObject.Predmet.ProtustrankaWithAdress>
  <DomainObject.Predmet.ProtustrankaWithAdressOIB>
    <izvorni_sadrzaj>LOZA d.o.o. NOVA VAS, OIB 79161680654, Nova Vas, Stranići kod Nove Vasi 25, 52440 Poreč</izvorni_sadrzaj>
    <derivirana_varijabla naziv="DomainObject.Predmet.ProtustrankaWithAdressOIB_1">LOZA d.o.o. NOVA VAS, OIB 79161680654, Nova Vas, Stranići kod Nove Vasi 25, 52440 Poreč</derivirana_varijabla>
  </DomainObject.Predmet.ProtustrankaWithAdressOIB>
  <DomainObject.Predmet.ProtustrankaNazivFormated>
    <izvorni_sadrzaj>LOZA d.o.o. NOVA VAS</izvorni_sadrzaj>
    <derivirana_varijabla naziv="DomainObject.Predmet.ProtustrankaNazivFormated_1">LOZA d.o.o. NOVA VAS</derivirana_varijabla>
  </DomainObject.Predmet.ProtustrankaNazivFormated>
  <DomainObject.Predmet.ProtustrankaNazivFormatedOIB>
    <izvorni_sadrzaj>LOZA d.o.o. NOVA VAS, OIB 79161680654</izvorni_sadrzaj>
    <derivirana_varijabla naziv="DomainObject.Predmet.ProtustrankaNazivFormatedOIB_1">LOZA d.o.o. NOVA VAS, OIB 79161680654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85986.96</izvorni_sadrzaj>
    <derivirana_varijabla naziv="DomainObject.Predmet.TrenutnaVrijednost_1">85986.96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LOZA d.o.o. NOVA VAS</item>
    </izvorni_sadrzaj>
    <derivirana_varijabla naziv="DomainObject.Predmet.ProtuStrankaListFormated_1">
      <item>LOZA d.o.o. NOVA VAS</item>
    </derivirana_varijabla>
  </DomainObject.Predmet.ProtuStrankaListFormated>
  <DomainObject.Predmet.ProtuStrankaListFormatedOIB>
    <izvorni_sadrzaj>
      <item>LOZA d.o.o. NOVA VAS, OIB 79161680654</item>
    </izvorni_sadrzaj>
    <derivirana_varijabla naziv="DomainObject.Predmet.ProtuStrankaListFormatedOIB_1">
      <item>LOZA d.o.o. NOVA VAS, OIB 79161680654</item>
    </derivirana_varijabla>
  </DomainObject.Predmet.ProtuStrankaListFormatedOIB>
  <DomainObject.Predmet.ProtuStrankaListFormatedWithAdress>
    <izvorni_sadrzaj>
      <item>LOZA d.o.o. NOVA VAS, Nova Vas, Stranići kod Nove Vasi 25, 52440 Poreč</item>
    </izvorni_sadrzaj>
    <derivirana_varijabla naziv="DomainObject.Predmet.ProtuStrankaListFormatedWithAdress_1">
      <item>LOZA d.o.o. NOVA VAS, Nova Vas, Stranići kod Nove Vasi 25, 52440 Poreč</item>
    </derivirana_varijabla>
  </DomainObject.Predmet.ProtuStrankaListFormatedWithAdress>
  <DomainObject.Predmet.ProtuStrankaListFormatedWithAdressOIB>
    <izvorni_sadrzaj>
      <item>LOZA d.o.o. NOVA VAS, OIB 79161680654, Nova Vas, Stranići kod Nove Vasi 25, 52440 Poreč</item>
    </izvorni_sadrzaj>
    <derivirana_varijabla naziv="DomainObject.Predmet.ProtuStrankaListFormatedWithAdressOIB_1">
      <item>LOZA d.o.o. NOVA VAS, OIB 79161680654, Nova Vas, Stranići kod Nove Vasi 25, 52440 Poreč</item>
    </derivirana_varijabla>
  </DomainObject.Predmet.ProtuStrankaListFormatedWithAdressOIB>
  <DomainObject.Predmet.ProtuStrankaListNazivFormated>
    <izvorni_sadrzaj>
      <item>LOZA d.o.o. NOVA VAS</item>
    </izvorni_sadrzaj>
    <derivirana_varijabla naziv="DomainObject.Predmet.ProtuStrankaListNazivFormated_1">
      <item>LOZA d.o.o. NOVA VAS</item>
    </derivirana_varijabla>
  </DomainObject.Predmet.ProtuStrankaListNazivFormated>
  <DomainObject.Predmet.ProtuStrankaListNazivFormatedOIB>
    <izvorni_sadrzaj>
      <item>LOZA d.o.o. NOVA VAS, OIB 79161680654</item>
    </izvorni_sadrzaj>
    <derivirana_varijabla naziv="DomainObject.Predmet.ProtuStrankaListNazivFormatedOIB_1">
      <item>LOZA d.o.o. NOVA VAS, OIB 79161680654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LOZA d.o.o. NOVA VAS</izvorni_sadrzaj>
    <derivirana_varijabla naziv="DomainObject.Predmet.ProtustrankaIDrugi_1">LOZA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LOZA d.o.o. NOVA VAS, OIB 79161680654, Nova Vas, Stranići kod Nove Vasi 25, 52440 Poreč</izvorni_sadrzaj>
    <derivirana_varijabla naziv="DomainObject.Predmet.ProtustrankaIDrugiAdressOIB_1">LOZA d.o.o. NOVA VAS, OIB 79161680654, Nova Vas, Stranići kod Nove Vasi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LOZA d.o.o. NOVA VAS</item>
    </izvorni_sadrzaj>
    <derivirana_varijabla naziv="DomainObject.Predmet.SudioniciListNaziv_1">
      <item>FINANCIJSKA AGENCIJA, RC RIJEKA, PODRUŽNICA PULA, PULA</item>
      <item>LOZA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LOZA d.o.o. NOVA VAS, OIB 79161680654, Nova Vas, Stranići kod Nove Vasi 25,52440 Poreč</item>
    </izvorni_sadrzaj>
    <derivirana_varijabla naziv="DomainObject.Predmet.SudioniciListAdressOIB_1">
      <item>FINANCIJSKA AGENCIJA, RC RIJEKA, PODRUŽNICA PULA, PULA, OIB 85821130368, Giardini 5,52100 Pula</item>
      <item>LOZA d.o.o. NOVA VAS, OIB 79161680654, Nova Vas, Stranići kod Nove Vasi 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79161680654</item>
    </izvorni_sadrzaj>
    <derivirana_varijabla naziv="DomainObject.Predmet.SudioniciListNazivOIB_1">
      <item>, OIB 85821130368</item>
      <item>, OIB 79161680654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0DB08-FEF7-4DC9-87B3-0F2E5FAFE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1382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2017-05-29T12:03:00Z</dcterms:created>
  <dc:creator>Damir Rabar</dc:creator>
  <cp:lastModifiedBy>Lorena Paris Aničić</cp:lastModifiedBy>
  <cp:lastPrinted>2017-05-29T12:05:00Z</cp:lastPrinted>
  <dcterms:modified xmlns:xsi="http://www.w3.org/2001/XMLSchema-instance" xsi:type="dcterms:W3CDTF">2017-05-29T12:06:00Z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