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bd57" w14:paraId="a07bd57" w:rsidRDefault="00022C22" w:rsidP="00F24C15" w:rsidR="00022C2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R="00022C22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4266D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D768D7">
        <w:rPr>
          <w:sz w:val="24"/>
          <w:szCs w:val="24"/>
        </w:rPr>
        <w:t xml:space="preserve"> postupku predsječajne nagodbe nad dužnikom </w:t>
      </w:r>
      <w:r w:rsidR="004F6CB5" w:rsidRPr="00186527">
        <w:rPr>
          <w:sz w:val="24"/>
          <w:szCs w:val="24"/>
          <w:lang w:eastAsia="en-US"/>
        </w:rPr>
        <w:t>SLIŠKO SCENA d.o.o., Lužan (Grad Zagreb), Zelinska ulica 6, OIB: 85639232801</w:t>
      </w:r>
      <w:r w:rsidR="00D768D7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9B1362" w:rsidP="009B1362" w:rsidR="005A4ED0" w:rsidRPr="009B1362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9B1362">
        <w:rPr>
          <w:sz w:val="24"/>
          <w:szCs w:val="24"/>
        </w:rPr>
        <w:t xml:space="preserve">Planom restrukturiranja </w:t>
      </w:r>
      <w:r w:rsidR="005A41F3">
        <w:rPr>
          <w:sz w:val="24"/>
          <w:szCs w:val="24"/>
        </w:rPr>
        <w:t>predviđena je jedna skupina vjerovnika – vjerovnici koji imaju neosiguranu tražbinu (NEOSIGURANI VJEROVNICI)</w:t>
      </w:r>
      <w:r w:rsidR="00F144CF">
        <w:rPr>
          <w:sz w:val="24"/>
          <w:szCs w:val="24"/>
        </w:rPr>
        <w:t xml:space="preserve"> i to:</w:t>
      </w:r>
    </w:p>
    <w:p w:rsidRDefault="00095AF4" w:rsidP="00095AF4" w:rsidR="00095AF4">
      <w:pPr>
        <w:pStyle w:val="Odlomakpopisa"/>
        <w:ind w:left="1428"/>
        <w:rPr>
          <w:szCs w:val="22"/>
        </w:rPr>
      </w:pPr>
    </w:p>
    <w:p w:rsidRDefault="005A41F3" w:rsidP="005A41F3" w:rsidR="005A41F3" w:rsidRPr="008E372E">
      <w:pPr>
        <w:rPr>
          <w:sz w:val="24"/>
          <w:szCs w:val="24"/>
        </w:rPr>
      </w:pPr>
      <w:r w:rsidRPr="008E372E">
        <w:rPr>
          <w:sz w:val="24"/>
          <w:szCs w:val="24"/>
        </w:rPr>
        <w:fldChar w:fldCharType="begin"/>
      </w:r>
      <w:r w:rsidRPr="008E372E">
        <w:rPr>
          <w:sz w:val="24"/>
          <w:szCs w:val="24"/>
        </w:rPr>
        <w:instrText xml:space="preserve"> LINK </w:instrText>
      </w:r>
      <w:r w:rsidR="00B71418">
        <w:rPr>
          <w:sz w:val="24"/>
          <w:szCs w:val="24"/>
        </w:rPr>
        <w:instrText xml:space="preserve">Excel.Sheet.8 "\\\\tszgdc01\\users$\\tszg\\ipenic\\STPN-NOVI SPISI PO NOVOM ZAKONU\\st 5891-2016 SLIŠKO SCENA\\TABLICA PRIJAVLJENIH TRAŽBINA_0.xls" "Prijave tražbina!R1C1:R120C10" </w:instrText>
      </w:r>
      <w:r w:rsidRPr="008E372E">
        <w:rPr>
          <w:sz w:val="24"/>
          <w:szCs w:val="24"/>
        </w:rPr>
        <w:instrText xml:space="preserve">\a \f 5 \h  \* MERGEFORMAT </w:instrText>
      </w:r>
      <w:r w:rsidRPr="008E372E">
        <w:rPr>
          <w:sz w:val="24"/>
          <w:szCs w:val="24"/>
        </w:rPr>
        <w:fldChar w:fldCharType="separate"/>
      </w:r>
    </w:p>
    <w:tbl>
      <w:tblPr>
        <w:tblStyle w:val="Reetkatablice"/>
        <w:tblW w:type="dxa" w:w="9072"/>
        <w:tblInd w:type="dxa" w:w="250"/>
        <w:tblLayout w:type="fixed"/>
        <w:tblLook w:val="04A0" w:noVBand="1" w:noHBand="0" w:lastColumn="0" w:firstColumn="1" w:lastRow="0" w:firstRow="1"/>
      </w:tblPr>
      <w:tblGrid>
        <w:gridCol w:w="851"/>
        <w:gridCol w:w="3118"/>
        <w:gridCol w:w="1559"/>
        <w:gridCol w:w="1985"/>
        <w:gridCol w:w="1559"/>
      </w:tblGrid>
      <w:tr w:rsidTr="00FF07D2" w:rsidR="005A41F3" w:rsidRPr="008E372E">
        <w:trPr>
          <w:trHeight w:val="1200"/>
        </w:trPr>
        <w:tc>
          <w:tcPr>
            <w:tcW w:type="dxa" w:w="851"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ind w:firstLine="107" w:left="-107"/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559"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 xml:space="preserve">Iznos tražbine 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AGROSTIL PROMET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55950998039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Soblinečka cesta 51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301,88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AL-GO PROJEKTI d.o.o. za ugostiteljstvo i nekretnine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10896162566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II Vrandučka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9.921,87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APSCISA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04321153069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Plješivička 18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1.912,50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AUTO DIJELOVI DADO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61069198644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Antuna Mihanovića 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2.890,57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AUTOZUBAK društvo s ograničenom odgovornošću za popravak, održavanje i trgovinu automobilima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39135989747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117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F7F50">
              <w:rPr>
                <w:sz w:val="24"/>
                <w:szCs w:val="24"/>
              </w:rPr>
              <w:t>297.190,53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CENTAR ZA DIGITALNU MIKROELEKTRONIKU </w:t>
            </w:r>
            <w:r w:rsidRPr="008E372E">
              <w:rPr>
                <w:sz w:val="24"/>
                <w:szCs w:val="24"/>
              </w:rPr>
              <w:lastRenderedPageBreak/>
              <w:t>društvo s ograničenom odgovornošću za proizvodnju elektroničkih i elektromehaničkih sistema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92589753924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Varaždinska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38.140,63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Vatroslava Jagića 33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21.583,45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KRT DESIGN DEŽELIĆ vl.Danijel Deželić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05736375735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NESPEŠ 19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1.453,13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DIART d.o.o. za proizvodnju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06185898392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Slavonska avenija 52 g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5.336,73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EART društvo s ograničenom odgovornošću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03661660811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Ilica 35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441,00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ELGRAD d.o.o. za prozivodnju,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00443524345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Vučak 30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22.240,64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ERSTE NEKRETNINE d.o.o. za poslovanje nekretninama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12103019543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Ivana Lučića 2a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1.562,50 kn</w:t>
            </w:r>
          </w:p>
        </w:tc>
      </w:tr>
      <w:tr w:rsidTr="00FF07D2" w:rsidR="005A41F3" w:rsidRPr="008E372E">
        <w:trPr>
          <w:trHeight w:val="630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ERSTE&amp;STEIERMÄRKISCHE BANK dioničko društvo </w:t>
            </w:r>
            <w:r w:rsidRPr="008E372E">
              <w:rPr>
                <w:b/>
                <w:bCs/>
                <w:sz w:val="24"/>
                <w:szCs w:val="24"/>
              </w:rPr>
              <w:t>(neosigurana tražbina)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23057039320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Jadranski Trg 3a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3.642,59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EUROADRIA d.o.o. za ugostiteljstvo, turizam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84526969754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Maksimirska cesta 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175,00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FABEMA METALI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95328459927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Industrijska cesta 25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8.293,24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FAVORY d.o.o. za usluge i turistička agencija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31134262074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Sveti duh 50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1.137,50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70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1.167,50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FISAL d.o.o. za graditeljstvo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11521241390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Dobriše Cesarića 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4.557,70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GEO-AS d.o.o. za trgovinu, geodeziju i projektiranje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03336506996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Dr. Luje Naletilića odvojak 28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28.317,26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GLOBTOUR  društvo s ograničenom odgovornošću za turizam i zastupanje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GLOBTOUR EVENT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93712633315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Nikole Zrinskog 1I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929,41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Stjepana Radića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33.371,64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GRADSKA TRŽNICA  VARAŽDIN društvo s ograničenom odgovornošću za obavljanje poslova tržnice na veliko i malo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31452810613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Augusta Šenoe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641,25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H.I.B. društvo s ograničenom odgovornošću za proizvodnju, trgovinu na malo i veliko, uvoz-izvoz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45663502543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Hasani 40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750,00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SPID T.O.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Trgovački obrt SPID, vl. Miro Habuljko)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96005291310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PIRINOVA 11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1.917,88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HEP - Opskrba d.o.o. za opskrbu potrošača električnom, toplinskom energijom i plinom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63073332379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37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3.659,48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46830600751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37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5.987,09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Hrvatska radiotelevizija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68419124305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Prisavlje 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966,06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Grada Vukovara 220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7.967,47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81793146560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Roberta Frangeša Mihanovića 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2.220,52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69693144506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Ul.Ljudevita Farkaša Vukotinovića 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9.920,55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HRVATSKO NARODNO KAZALIŠTE U ŠIBENIKU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58343929119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Kralja Zvonimira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956,25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IBL BIRO, d.o.o. za knjigovodstvene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76819856817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Kašinska 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56.339,82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INDUSTROTEHNA d.o.o. za trgovinu na veliko i malo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49882575591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Soblinec, Soblinečka 57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163,13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INOX CENTAR SESVETE d.o.o. za proizvodnju i trgovinu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17326752396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Remetska 10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697,87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ITEGO ELEMENT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27148809791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Kozjačić 14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40.477,50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BRAVARIJA IVANIĆ vl. DARINKA IVANIĆ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04876143051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SEDLO 8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5.520,62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JAVNA USTANOVA REZERVAT LOKRUM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09038784691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Od Bosanke 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1.050,00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KAMEN-INŽENJERING društvo s ograničenom odgovornošću za građevinarstvo, inženjering i trgovinu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62877221174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Svetonedjeljska cesta 4c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51,77 kn</w:t>
            </w:r>
          </w:p>
        </w:tc>
      </w:tr>
      <w:tr w:rsidTr="00FF07D2" w:rsidR="005A41F3" w:rsidRPr="008E372E">
        <w:trPr>
          <w:trHeight w:val="540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KOVINOPOJASARSKA RADIONICA</w:t>
            </w:r>
            <w:r w:rsidRPr="008E372E">
              <w:rPr>
                <w:b/>
                <w:bCs/>
                <w:sz w:val="24"/>
                <w:szCs w:val="24"/>
              </w:rPr>
              <w:t xml:space="preserve"> (u Sudskom registru za navedeni OIB naziv poslovnog subjekta glasi KOVINOPOJASAR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01102530839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Šarengradska 11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4.715,00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TOMISLAV KRAJCER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36152618962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VAJDIN VIJENAC 16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12.500,00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SAT ELEKTRONIK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SAT-ELEKTRONIK obt za trgovinu i usluge, vl. Alen Krok)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86595879532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NOVOSELSKI ODVOJAK IX. 19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218,13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LAPS GRUPA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04817765777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Varoška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2.889,13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URAR  LEBAROVIĆ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URAR LEBAROVIĆ, obrt za proizvodnju i popravak satova vl. Dalibor Lebarović)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67183513750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MAKSIMIRSKA CESTA 52A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2.200,00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MaFeMa 49 jednostavno društvo s ograničenom odgovornošću za usluge, trgovinu i graditeljstvo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67125195238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Šenoe Augusta 49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17.020,00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MAN-PROMET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61515741505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Zeleni vijenac 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2.219,80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MARŠIĆ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73334529004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Bjelovarska 35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53,25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MAER TRG.SERVIS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Trgovina i servis MAER, vl. Eric Martinjak)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81616301908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TUPEKOVA 16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MATUS DESIGN </w:t>
            </w:r>
            <w:r w:rsidRPr="008E372E">
              <w:rPr>
                <w:b/>
                <w:bCs/>
                <w:sz w:val="24"/>
                <w:szCs w:val="24"/>
              </w:rPr>
              <w:t xml:space="preserve">(u Obrtnom registru naziv </w:t>
            </w:r>
            <w:r w:rsidRPr="008E372E">
              <w:rPr>
                <w:b/>
                <w:bCs/>
                <w:sz w:val="24"/>
                <w:szCs w:val="24"/>
              </w:rPr>
              <w:lastRenderedPageBreak/>
              <w:t>poslovnog subjekta glasi MATUS DESIGN tapetiranje vozila, plovila i namještaja, vl. Ivan Matus)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lastRenderedPageBreak/>
              <w:t>23899051141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VIROVITIČKA 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28.998,25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MBR KOLEKTIV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40718792615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Sv. Ćirila i Metoda 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AUTO DESIGN MEGLAJ vl. GROZDAN MEGLAJ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67929945030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MATIJE GUPCA 21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8.662,18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MESSER CROATIA PLIN d.o.o. </w:t>
            </w:r>
            <w:r w:rsidRPr="008E372E">
              <w:rPr>
                <w:b/>
                <w:bCs/>
                <w:sz w:val="24"/>
                <w:szCs w:val="24"/>
              </w:rPr>
              <w:t>(u Popisu obveza upisan pogrešan OIB 72679316731)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32179081874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Zaprešić, Industrijska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2.083,22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NEVEN OBAD društvo s ograničenom odgovornošću za servis automobila i trgovinu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47303955104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Žerjavinec, Lug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36.132,71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AUTO  OKIČAN vl. IVAN OKIČAN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Auto-servis i trgovina OKIČAN, vl. Ivan Okičan)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49296059104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AUGUSTA ŠENOE 50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102.603,41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OREŠKI STOLARIJA vl. SILVIO OREŠKI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59323454081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KAMEŠČICA 35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4.694,77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PABLO PROJEKTI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78525939674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Vrapčanska putina 5 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83.966,00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PAPYRUS d.o.o.</w:t>
            </w:r>
            <w:r w:rsidRPr="008E372E">
              <w:rPr>
                <w:b/>
                <w:bCs/>
                <w:sz w:val="24"/>
                <w:szCs w:val="24"/>
              </w:rPr>
              <w:t xml:space="preserve"> (u Sudskom registru za navedeni OIB naziv poslovnog subjekta glasi PAPYRUS CROATIA d.o.o. " u likvidaciji" 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00501040461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Novakova ulica 30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6.710,64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POZOR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60640803807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Markovo Polje, Zlatarska 45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8.532,71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PRINT STUDIO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25170721692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Zavrtnica 17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851,87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PRO-LUX d.o.o.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78480169681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II vrandučka br.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802,68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PROZIRNI NAMJEŠTAJ d.o.o. za proizvodnju namještaja od pleksiglasa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76149261107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Donjozelinska 42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36.524,84 kn</w:t>
            </w:r>
          </w:p>
        </w:tc>
      </w:tr>
      <w:tr w:rsidTr="00FF07D2" w:rsidR="005A41F3" w:rsidRPr="008E372E">
        <w:trPr>
          <w:trHeight w:val="540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PYRGOS društvo s ograničenom odgovornošću za ugostiteljstvo, trgovinu i usluge u stečaju </w:t>
            </w:r>
            <w:r w:rsidRPr="008E372E">
              <w:rPr>
                <w:b/>
                <w:bCs/>
                <w:sz w:val="24"/>
                <w:szCs w:val="24"/>
              </w:rPr>
              <w:t>(brisan iz Sudskog registra)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45295388779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Dinarski put 1C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5.224,00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RE-CON d.o.o.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74956515628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Donjo Zelinska 111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117,19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REMEX društvo za unutarnju i vanjsku trgovinu i usluge, društvo s ograničenom odgovornošću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75823619300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Remetinec 115B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268,75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KATANČIĆEVA 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364.401,52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AUTOSERVIS vl.DAMIR RIHTARIĆ 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RIHTARIĆ obrt za servis automobila, trgovinu i usluge, vl. Damir Rihtarić)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79640663952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PLANINARSKA 11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4.133,24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ROTAL društvo s ograničenom odgovornošću za promet roba i usluga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35259042019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Petrova 76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2.111,79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SAMPOS, proizvodnja, unutarnja i vanjska trgovina d.o.o.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98887516063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Svetonedeljska 4D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204.761,43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SANITAT DUBROVNIK d.o.o.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99080716453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Marka Marojice 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160,00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SELES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SELES ZASTUPSTVA 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18163429716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Varaždinska 23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454,82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Sliško trio FML j.d.o.o. </w:t>
            </w:r>
            <w:r w:rsidRPr="008E372E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28400855678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Zelinska ulica 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754.000,00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SLIŠKO GRADNJA d.o.o. za građenje,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25352626969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Šašinovečka 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167.820,99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STOLARIJA BM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78796206166</w:t>
            </w:r>
          </w:p>
        </w:tc>
        <w:tc>
          <w:tcPr>
            <w:tcW w:type="dxa" w:w="1985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Sesvetski Kraljevac, Domjanićeva 37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3.609,64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SVIJET MEDIJA d.o.o. za trgovinu, promet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08622180689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Antuna Bauera 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1.291,04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ODVJETNICA IRIS ŠANJUG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08047718835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MIROSLAVA KRLEŽE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1.875,00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TEHNOGUMA TG ART d.o.o.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TEHNOGUMA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38867318377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Obrtnička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4.000,42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TERA BLOK d.o.o. za proizvodnju, graditeljstvo,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48652834751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Blage Zadre 17B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5.492,86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TIMEP, društvo s ograničenom odgovornošću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13722224571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Hrvatskog proljeća 20 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5.240,21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TOMIS jednostavno društvo s ograničenom odgovornošću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85965004810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Romanićeva 25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5.563,00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Ustanova za zdravstvenu skrb FINDRI-GUŠTEK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72578062118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Ninska 5 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845,00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VISA CARD ERSTETEIMA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ERSTE CARD CLUB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85941596441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68.464,58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VITKOVIĆ PROM društvo s ograničenom odgovornošću za usluge, trgovinu i uvoz-izvoz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50705099618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Bocakova 48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VIVATIP d.o.o. za trgovinu, proizvodnju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43817701790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Ninska ulica 24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108,50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VRUTAK d.o.o.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95092888930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Vodovodna 20A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66,88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JAVNI BILJEŽNIK IGNAC VUGER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71550462229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DOBRODOLSKA CESTA 21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7.770,00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Wiener osiguranje Vienna Insurance Group dioničko društvo za osiguranje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52848403362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Slovenska ulica 24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192,10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WÜRTH-HRVATSKA d.o.o. za trgovinu, usluge i zastupanje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52641439848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Franje Lučića 32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3.083,45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BANKA DIONIČKO DRUŠTVO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92963223473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bana Josipa Jelačića 10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434,32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ZAGREBAČKI HOLDING, društvo s ograničenom odgovornošću za javni prijevoz, opskrbu vodom, </w:t>
            </w:r>
            <w:r w:rsidRPr="008E372E">
              <w:rPr>
                <w:sz w:val="24"/>
                <w:szCs w:val="24"/>
              </w:rPr>
              <w:lastRenderedPageBreak/>
              <w:t>održavanje čistoće, putnička agencija, šport, upravljanje objektima i poslovanje nekretninama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85584865987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41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9.154,54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MARKUŠ</w:t>
            </w:r>
            <w:r w:rsidRPr="008E372E">
              <w:rPr>
                <w:b/>
                <w:bCs/>
                <w:sz w:val="24"/>
                <w:szCs w:val="24"/>
              </w:rPr>
              <w:t xml:space="preserve"> (u Obrtnom registru naziv poslovnog subjekta glasi MARKUŠ ugostiteljski i uslužni obrt, vl. Danijel Završki)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93940640731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JAZBINSKI ODVOJAK VIII. 2A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4.950,00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ZE-PROM društvo s ograničenom odgovornošću za proizvodnju, trgovinu i prijevoz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80876958497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Blaževdol, Blaževdolska 95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2.327,16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ZELINAPROMET društvo s ograničenom odgovornošću za prozvodnju, trgovinu, ugostiteljstvo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07443745075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Drenova Gornja 1c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3.563,70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ZTO-PROMET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19520130534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4.594,59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ZTO-PROMET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19520130534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675,00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ŽIVA VODA društvo s ograničenom odgovornošću za zastupanje i trgovinu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86255713939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Vrtni put 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250,00 kn</w:t>
            </w:r>
          </w:p>
        </w:tc>
      </w:tr>
      <w:tr w:rsidTr="00FF07D2" w:rsidR="00FF07D2" w:rsidRPr="009218C8">
        <w:trPr>
          <w:trHeight w:val="499"/>
        </w:trPr>
        <w:tc>
          <w:tcPr>
            <w:tcW w:type="dxa" w:w="851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type="dxa" w:w="3118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Sliško trio FML j.d.o.o. za usluge i trgovinu</w:t>
            </w:r>
            <w:r>
              <w:rPr>
                <w:sz w:val="24"/>
                <w:szCs w:val="24"/>
              </w:rPr>
              <w:t xml:space="preserve"> </w:t>
            </w:r>
            <w:r w:rsidRPr="009218C8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28400855678</w:t>
            </w:r>
          </w:p>
        </w:tc>
        <w:tc>
          <w:tcPr>
            <w:tcW w:type="dxa" w:w="1985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Zelinska ulica 6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387,29 kn</w:t>
            </w:r>
          </w:p>
        </w:tc>
      </w:tr>
      <w:tr w:rsidTr="00FF07D2" w:rsidR="00FF07D2" w:rsidRPr="009218C8">
        <w:trPr>
          <w:trHeight w:val="499"/>
        </w:trPr>
        <w:tc>
          <w:tcPr>
            <w:tcW w:type="dxa" w:w="851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type="dxa" w:w="3118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 xml:space="preserve">ANTUN SLIŠKO  </w:t>
            </w:r>
            <w:r w:rsidRPr="009218C8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61515186216</w:t>
            </w:r>
          </w:p>
        </w:tc>
        <w:tc>
          <w:tcPr>
            <w:tcW w:type="dxa" w:w="1985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SELČINSKA 32</w:t>
            </w:r>
          </w:p>
        </w:tc>
        <w:tc>
          <w:tcPr>
            <w:tcW w:type="dxa" w:w="1559"/>
            <w:noWrap/>
            <w:hideMark/>
          </w:tcPr>
          <w:p w:rsidRDefault="00F04599" w:rsidP="00F04599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FF07D2" w:rsidRPr="009218C8">
              <w:rPr>
                <w:sz w:val="24"/>
                <w:szCs w:val="24"/>
              </w:rPr>
              <w:t xml:space="preserve"> kn</w:t>
            </w:r>
          </w:p>
        </w:tc>
      </w:tr>
      <w:tr w:rsidTr="00FF07D2" w:rsidR="00FF07D2" w:rsidRPr="009218C8">
        <w:trPr>
          <w:trHeight w:val="499"/>
        </w:trPr>
        <w:tc>
          <w:tcPr>
            <w:tcW w:type="dxa" w:w="851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type="dxa" w:w="3118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 xml:space="preserve">IVAN SLIŠKO </w:t>
            </w:r>
            <w:r w:rsidRPr="009218C8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88769017861</w:t>
            </w:r>
          </w:p>
        </w:tc>
        <w:tc>
          <w:tcPr>
            <w:tcW w:type="dxa" w:w="1985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ZELINSKA 6</w:t>
            </w:r>
          </w:p>
        </w:tc>
        <w:tc>
          <w:tcPr>
            <w:tcW w:type="dxa" w:w="1559"/>
            <w:noWrap/>
            <w:hideMark/>
          </w:tcPr>
          <w:p w:rsidRDefault="00F04599" w:rsidP="00164A0C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 </w:t>
            </w:r>
            <w:r w:rsidR="00FF07D2" w:rsidRPr="009218C8">
              <w:rPr>
                <w:sz w:val="24"/>
                <w:szCs w:val="24"/>
              </w:rPr>
              <w:t>kn</w:t>
            </w:r>
          </w:p>
        </w:tc>
      </w:tr>
      <w:tr w:rsidTr="00FF07D2" w:rsidR="00FF07D2" w:rsidRPr="009218C8">
        <w:trPr>
          <w:trHeight w:val="499"/>
        </w:trPr>
        <w:tc>
          <w:tcPr>
            <w:tcW w:type="dxa" w:w="851"/>
            <w:noWrap/>
            <w:hideMark/>
          </w:tcPr>
          <w:p w:rsidRDefault="00FF07D2" w:rsidP="00FF07D2" w:rsidR="00FF07D2" w:rsidRPr="009218C8">
            <w:pPr>
              <w:tabs>
                <w:tab w:pos="1168" w:val="left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type="dxa" w:w="3118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 xml:space="preserve">MIJO SLIŠKO </w:t>
            </w:r>
            <w:r w:rsidRPr="009218C8">
              <w:rPr>
                <w:b/>
                <w:bCs/>
                <w:sz w:val="24"/>
                <w:szCs w:val="24"/>
              </w:rPr>
              <w:t xml:space="preserve"> (uvjetna tražbina)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35413888552</w:t>
            </w:r>
          </w:p>
        </w:tc>
        <w:tc>
          <w:tcPr>
            <w:tcW w:type="dxa" w:w="1985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PODMIR 23</w:t>
            </w:r>
          </w:p>
        </w:tc>
        <w:tc>
          <w:tcPr>
            <w:tcW w:type="dxa" w:w="1559"/>
            <w:noWrap/>
            <w:hideMark/>
          </w:tcPr>
          <w:p w:rsidRDefault="00F04599" w:rsidP="00F04599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FF07D2" w:rsidRPr="009218C8">
              <w:rPr>
                <w:sz w:val="24"/>
                <w:szCs w:val="24"/>
              </w:rPr>
              <w:t xml:space="preserve"> kn</w:t>
            </w:r>
          </w:p>
        </w:tc>
      </w:tr>
    </w:tbl>
    <w:p w:rsidRDefault="005A41F3" w:rsidP="005A41F3" w:rsidR="005A41F3" w:rsidRPr="008E372E">
      <w:pPr>
        <w:rPr>
          <w:sz w:val="24"/>
          <w:szCs w:val="24"/>
        </w:rPr>
      </w:pPr>
      <w:r w:rsidRPr="008E372E">
        <w:rPr>
          <w:sz w:val="24"/>
          <w:szCs w:val="24"/>
        </w:rPr>
        <w:fldChar w:fldCharType="end"/>
      </w:r>
    </w:p>
    <w:p w:rsidRDefault="005A41F3" w:rsidP="005A41F3" w:rsidR="005A41F3">
      <w:pPr>
        <w:rPr>
          <w:sz w:val="24"/>
          <w:szCs w:val="24"/>
        </w:rPr>
      </w:pPr>
    </w:p>
    <w:p w:rsidRDefault="005A41F3" w:rsidP="005A41F3" w:rsidR="005A41F3">
      <w:pPr>
        <w:rPr>
          <w:sz w:val="24"/>
          <w:szCs w:val="24"/>
        </w:rPr>
      </w:pPr>
    </w:p>
    <w:p w:rsidRDefault="00304CCF" w:rsidP="005A4ED0" w:rsidR="001A3910">
      <w:pPr>
        <w:rPr>
          <w:szCs w:val="22"/>
        </w:rPr>
      </w:pPr>
      <w:r w:rsidRPr="00304CCF">
        <w:rPr>
          <w:szCs w:val="22"/>
        </w:rPr>
        <w:tab/>
      </w:r>
      <w:r w:rsidR="001A3910">
        <w:rPr>
          <w:szCs w:val="22"/>
        </w:rPr>
        <w:t xml:space="preserve">U Zagrebu, </w:t>
      </w:r>
      <w:r w:rsidR="00C20555">
        <w:rPr>
          <w:szCs w:val="22"/>
        </w:rPr>
        <w:t>2</w:t>
      </w:r>
      <w:r w:rsidR="006502CE">
        <w:rPr>
          <w:szCs w:val="22"/>
        </w:rPr>
        <w:t>4</w:t>
      </w:r>
      <w:r w:rsidR="001A3910">
        <w:rPr>
          <w:szCs w:val="22"/>
        </w:rPr>
        <w:t>.</w:t>
      </w:r>
      <w:r w:rsidR="006502CE">
        <w:rPr>
          <w:szCs w:val="22"/>
        </w:rPr>
        <w:t xml:space="preserve"> listopada</w:t>
      </w:r>
      <w:r w:rsidR="001A3910">
        <w:rPr>
          <w:szCs w:val="22"/>
        </w:rPr>
        <w:t xml:space="preserve"> 201</w:t>
      </w:r>
      <w:r w:rsidR="006502CE">
        <w:rPr>
          <w:szCs w:val="22"/>
        </w:rPr>
        <w:t>7</w:t>
      </w:r>
      <w:r w:rsidR="001A3910">
        <w:rPr>
          <w:szCs w:val="22"/>
        </w:rPr>
        <w:t>.</w:t>
      </w:r>
    </w:p>
    <w:p w:rsidRDefault="001A3910" w:rsidP="005A4ED0" w:rsidR="001A3910">
      <w:pPr>
        <w:rPr>
          <w:szCs w:val="22"/>
        </w:rPr>
      </w:pPr>
    </w:p>
    <w:p w:rsidRDefault="00022C22" w:rsidP="00597BE1" w:rsidR="00022C22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>Stečajni sudac:</w:t>
      </w:r>
    </w:p>
    <w:p w:rsidRDefault="00022C22" w:rsidP="00597BE1" w:rsidR="00022C22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 xml:space="preserve">Nikola Ribarić </w:t>
      </w:r>
    </w:p>
    <w:p w:rsidRDefault="00E071A9" w:rsidP="001A3910" w:rsidR="00E071A9" w:rsidRPr="00304CCF">
      <w:pPr>
        <w:ind w:left="5760"/>
        <w:rPr>
          <w:szCs w:val="22"/>
        </w:rPr>
      </w:pPr>
    </w:p>
    <w:p w:rsidRDefault="005A4ED0" w:rsidP="005A4ED0" w:rsidR="005A4ED0" w:rsidRPr="00304CCF">
      <w:pPr>
        <w:rPr>
          <w:szCs w:val="22"/>
          <w:lang w:eastAsia="en-US"/>
        </w:rPr>
      </w:pPr>
    </w:p>
    <w:p w:rsidRDefault="005A4ED0" w:rsidP="00BE54BF" w:rsidR="005A4ED0">
      <w:pPr>
        <w:ind w:firstLine="708"/>
        <w:jc w:val="both"/>
      </w:pPr>
    </w:p>
    <w:sectPr w:rsidR="005A4ED0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B71418">
      <w:rPr>
        <w:rStyle w:val="Brojstranice"/>
        <w:noProof/>
        <w:sz w:val="22"/>
      </w:rPr>
      <w:t>8</w:t>
    </w:r>
    <w:r>
      <w:rPr>
        <w:rStyle w:val="Brojstranice"/>
        <w:sz w:val="22"/>
      </w:rPr>
      <w:fldChar w:fldCharType="end"/>
    </w:r>
  </w:p>
  <w:p w:rsidRDefault="004F6CB5" w:rsidP="004F6CB5" w:rsidR="004F6CB5" w:rsidRPr="00186527">
    <w:pPr>
      <w:widowControl/>
      <w:overflowPunct/>
      <w:autoSpaceDE/>
      <w:autoSpaceDN/>
      <w:adjustRightInd/>
      <w:textAlignment w:val="auto"/>
      <w:rPr>
        <w:sz w:val="24"/>
        <w:szCs w:val="24"/>
        <w:lang w:eastAsia="en-US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sz w:val="24"/>
        <w:szCs w:val="24"/>
        <w:lang w:eastAsia="en-US"/>
      </w:rPr>
      <w:t>72 St-</w:t>
    </w:r>
    <w:r w:rsidR="00D46086">
      <w:rPr>
        <w:sz w:val="24"/>
        <w:szCs w:val="24"/>
        <w:lang w:eastAsia="en-US"/>
      </w:rPr>
      <w:t>2110/2017</w:t>
    </w:r>
    <w:r w:rsidR="00060F74">
      <w:rPr>
        <w:sz w:val="24"/>
        <w:szCs w:val="24"/>
        <w:lang w:eastAsia="en-US"/>
      </w:rPr>
      <w:t>-101</w:t>
    </w:r>
  </w:p>
  <w:p w:rsidRDefault="005A4ED0" w:rsidR="005A4ED0">
    <w:pPr>
      <w:pStyle w:val="Zaglavlje"/>
      <w:widowControl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10C4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53DC"/>
    <w:rsid w:val="00647472"/>
    <w:rsid w:val="006502CE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71418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42FA9"/>
    <w:rsid w:val="00D46086"/>
    <w:rsid w:val="00D5238D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04599"/>
    <w:rsid w:val="00F144CF"/>
    <w:rsid w:val="00F17B0D"/>
    <w:rsid w:val="00F24C15"/>
    <w:rsid w:val="00F67C9C"/>
    <w:rsid w:val="00FC7AF2"/>
    <w:rsid w:val="00FD2719"/>
    <w:rsid w:val="00FE02A0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i prava glasa koja vjerovnicima pripadaju</izvorni_sadrzaj>
    <derivirana_varijabla naziv="DomainObject.Primjedba_1">Popis vjerovnika i prava glasa koja vjerovnicima pripadaju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samo zadnji (7. dio) u kancelu</izvorni_sadrzaj>
    <derivirana_varijabla naziv="DomainObject.Predmet.Opis_1">samo zadnji (7. dio) u kancelu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St-2110/2017</izvorni_sadrzaj>
    <derivirana_varijabla naziv="DomainObject.Predmet.OznakaBroj_1">St-2110/2017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OstaliList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OstaliListFormated>
  <DomainObject.Predmet.OstaliList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izvorni_sadrzaj>
    <derivirana_varijabla naziv="DomainObject.Predmet.OstaliList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derivirana_varijabla>
  </DomainObject.Predmet.OstaliListFormatedOIB>
  <DomainObject.Predmet.OstaliListFormatedWithAdress>
    <izvorni_sadrzaj>
      <item>Financijska agencija, Ulica grada Vukovara 70, 10000 Zagreb</item>
      <item>MINISTARSTVO PRAVOSUĐA, Ulica grada Vukovara 49, 10000 Zagreb</item>
      <item>GRAD ZAGREB, Trg Stjepana Radića 1, 10000 Zagreb</item>
      <item>Jelena Plišo, Ul. grada Vukovara 274,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</izvorni_sadrzaj>
    <derivirana_varijabla naziv="DomainObject.Predmet.OstaliListFormatedWithAdress_1">
      <item>Financijska agencija, Ulica grada Vukovara 70, 10000 Zagreb</item>
      <item>MINISTARSTVO PRAVOSUĐA, Ulica grada Vukovara 49, 10000 Zagreb</item>
      <item>GRAD ZAGREB, Trg Stjepana Radića 1, 10000 Zagreb</item>
      <item>Jelena Plišo, Ul. grada Vukovara 274,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Ul. grada Vukovara 274,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</izvorni_sadrzaj>
    <derivirana_varijabla naziv="DomainObject.Predmet.OstaliListFormatedWithAdressOIB_1"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Ul. grada Vukovara 274,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</derivirana_varijabla>
  </DomainObject.Predmet.OstaliListFormatedWithAdressOIB>
  <DomainObject.Predmet.OstaliListNaziv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OstaliListNaziv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OstaliListNazivFormated>
  <DomainObject.Predmet.OstaliListNaziv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izvorni_sadrzaj>
    <derivirana_varijabla naziv="DomainObject.Predmet.OstaliListNaziv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izvorni_sadrzaj>
    <derivirana_varijabla naziv="DomainObject.Predmet.SudioniciListNaziv_1"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Ul. grada Vukovara 274,10000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Ul. grada Vukovara 274,10000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</izvorni_sadrzaj>
    <derivirana_varijabla naziv="DomainObject.Predmet.SudioniciListNazivOIB_1"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FDBF0-AB3B-40AE-824B-1AC6E035AB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8</properties:Pages>
  <properties:Words>1626</properties:Words>
  <properties:Characters>9720</properties:Characters>
  <properties:Lines>805</properties:Lines>
  <properties:Paragraphs>504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10939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2017-10-25T11:25:00Z</dcterms:created>
  <dc:creator>Andrea Galic</dc:creator>
  <cp:lastModifiedBy>Jadranka Zelić</cp:lastModifiedBy>
  <cp:lastPrinted>2017-10-25T11:25:00Z</cp:lastPrinted>
  <dcterms:modified xmlns:xsi="http://www.w3.org/2001/XMLSchema-instance" xsi:type="dcterms:W3CDTF">2017-10-25T11:29:00Z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