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c607" w14:paraId="cf3c607" w:rsidRDefault="00E022E9" w:rsidP="00281BC7" w:rsidR="00E022E9" w:rsidRPr="00085A0D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77064A" w:rsidR="00D71B9D" w:rsidRPr="002A37B5">
        <w:trPr>
          <w:gridAfter w:val="1"/>
          <w:wAfter w:type="dxa" w:w="284"/>
        </w:trPr>
        <w:tc>
          <w:tcPr>
            <w:tcW w:type="dxa" w:w="2943"/>
          </w:tcPr>
          <w:p w:rsidRDefault="00D71B9D" w:rsidP="0077064A" w:rsidR="00D71B9D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77064A" w:rsidR="00D71B9D" w:rsidRPr="002A37B5">
        <w:tc>
          <w:tcPr>
            <w:tcW w:type="dxa" w:w="3227"/>
            <w:gridSpan w:val="2"/>
          </w:tcPr>
          <w:p w:rsidRDefault="00D71B9D" w:rsidP="0077064A" w:rsidR="00D71B9D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Republika Hrvatska</w:t>
            </w:r>
          </w:p>
          <w:p w:rsidRDefault="00D71B9D" w:rsidP="0077064A" w:rsidR="00D71B9D" w:rsidRPr="00D71B9D">
            <w:pPr>
              <w:jc w:val="center"/>
              <w:rPr>
                <w:rFonts w:cs="Times New Roman" w:hAnsi="Times New Roman" w:ascii="Times New Roman"/>
              </w:rPr>
            </w:pPr>
            <w:r w:rsidRPr="00D71B9D">
              <w:rPr>
                <w:rFonts w:cs="Times New Roman" w:hAnsi="Times New Roman" w:ascii="Times New Roman"/>
              </w:rPr>
              <w:t>Trgovački sud u Zadru</w:t>
            </w:r>
          </w:p>
          <w:p w:rsidRDefault="00D71B9D" w:rsidP="0077064A" w:rsidR="00D71B9D" w:rsidRPr="002A37B5">
            <w:pPr>
              <w:jc w:val="center"/>
            </w:pPr>
            <w:r w:rsidRPr="00D71B9D">
              <w:rPr>
                <w:rFonts w:cs="Times New Roman" w:hAnsi="Times New Roman" w:ascii="Times New Roman"/>
              </w:rPr>
              <w:t>Zadar, Dr. Franje Tuđmana 35</w:t>
            </w:r>
          </w:p>
        </w:tc>
      </w:tr>
      <w:tr w:rsidTr="0077064A" w:rsidR="00D71B9D" w:rsidRPr="002A37B5">
        <w:tc>
          <w:tcPr>
            <w:tcW w:type="dxa" w:w="3227"/>
            <w:gridSpan w:val="2"/>
          </w:tcPr>
          <w:p w:rsidRDefault="00D71B9D" w:rsidP="0077064A" w:rsidR="00D71B9D" w:rsidRPr="002A37B5">
            <w:pPr>
              <w:jc w:val="center"/>
            </w:pPr>
          </w:p>
        </w:tc>
      </w:tr>
    </w:tbl>
    <w:p w:rsidRDefault="00EF7C9A" w:rsidP="00EF7C9A" w:rsidR="00EF7C9A" w:rsidRPr="00085A0D">
      <w:pPr>
        <w:jc w:val="center"/>
        <w:rPr>
          <w:bCs/>
        </w:rPr>
      </w:pPr>
      <w:r w:rsidRPr="00085A0D">
        <w:rPr>
          <w:bCs/>
        </w:rPr>
        <w:t>R E P U B L I K A   H R V A T S K A</w:t>
      </w:r>
    </w:p>
    <w:p w:rsidRDefault="00281BC7" w:rsidP="00281BC7" w:rsidR="00281BC7" w:rsidRPr="00085A0D">
      <w:pPr>
        <w:rPr>
          <w:bCs/>
        </w:rPr>
      </w:pPr>
      <w:r w:rsidRPr="00085A0D">
        <w:rPr>
          <w:bCs/>
        </w:rPr>
        <w:tab/>
      </w:r>
      <w:r w:rsidRPr="00085A0D">
        <w:rPr>
          <w:bCs/>
        </w:rPr>
        <w:tab/>
      </w:r>
      <w:r w:rsidRPr="00085A0D">
        <w:rPr>
          <w:bCs/>
        </w:rPr>
        <w:tab/>
      </w:r>
      <w:r w:rsidRPr="00085A0D">
        <w:rPr>
          <w:bCs/>
        </w:rPr>
        <w:tab/>
      </w:r>
      <w:r w:rsidRPr="00085A0D">
        <w:rPr>
          <w:bCs/>
        </w:rPr>
        <w:tab/>
      </w:r>
    </w:p>
    <w:p w:rsidRDefault="00281BC7" w:rsidP="00281BC7" w:rsidR="00281BC7" w:rsidRPr="00085A0D">
      <w:pPr>
        <w:jc w:val="center"/>
        <w:rPr>
          <w:bCs/>
        </w:rPr>
      </w:pPr>
      <w:r w:rsidRPr="00085A0D">
        <w:rPr>
          <w:bCs/>
        </w:rPr>
        <w:t>R J E Š E N J E</w:t>
      </w:r>
    </w:p>
    <w:p w:rsidRDefault="00281BC7" w:rsidP="00281BC7" w:rsidR="00281BC7" w:rsidRPr="00085A0D">
      <w:pPr>
        <w:jc w:val="center"/>
        <w:rPr>
          <w:b/>
        </w:rPr>
      </w:pPr>
    </w:p>
    <w:p w:rsidRDefault="003F076D" w:rsidP="005C4886" w:rsidR="00495E07" w:rsidRPr="00085A0D">
      <w:pPr>
        <w:ind w:firstLine="708"/>
        <w:jc w:val="both"/>
      </w:pPr>
      <w:r w:rsidRPr="00085A0D">
        <w:t xml:space="preserve">Trgovački sud u Zadru, po sutkinji Ani Markač, povodom prijedloga za otvaranje stečajnog postupka nad </w:t>
      </w:r>
      <w:r w:rsidR="002C16F5" w:rsidRPr="00085A0D">
        <w:t xml:space="preserve">dužnikom </w:t>
      </w:r>
      <w:r w:rsidR="00085A0D" w:rsidRPr="00085A0D">
        <w:t>PČELICA MAYA j.d.o.o. za trgovinu, Pag, Miroslava Krleže 18 A, OIB:95123431102</w:t>
      </w:r>
      <w:r w:rsidR="007C7A29" w:rsidRPr="00085A0D">
        <w:t xml:space="preserve">, </w:t>
      </w:r>
      <w:r w:rsidRPr="00085A0D">
        <w:t xml:space="preserve">dana </w:t>
      </w:r>
      <w:r w:rsidR="00D71B9D">
        <w:t>18. ožujka 2019.</w:t>
      </w:r>
      <w:r w:rsidRPr="00085A0D">
        <w:t>,</w:t>
      </w:r>
    </w:p>
    <w:p w:rsidRDefault="002C16F5" w:rsidP="005C4886" w:rsidR="002C16F5" w:rsidRPr="00085A0D">
      <w:pPr>
        <w:ind w:firstLine="708"/>
        <w:jc w:val="both"/>
      </w:pPr>
    </w:p>
    <w:p w:rsidRDefault="00281BC7" w:rsidP="00281BC7" w:rsidR="00281BC7" w:rsidRPr="00085A0D">
      <w:pPr>
        <w:jc w:val="center"/>
      </w:pPr>
      <w:r w:rsidRPr="00085A0D">
        <w:t>r i j e š i o   j e</w:t>
      </w:r>
    </w:p>
    <w:p w:rsidRDefault="004B768C" w:rsidP="00EF7C9A" w:rsidR="004B768C" w:rsidRPr="00085A0D">
      <w:pPr>
        <w:jc w:val="both"/>
      </w:pPr>
    </w:p>
    <w:p w:rsidRDefault="00777515" w:rsidP="003F076D" w:rsidR="00777515" w:rsidRPr="00085A0D">
      <w:pPr>
        <w:pStyle w:val="Odlomakpopisa"/>
        <w:ind w:left="0"/>
        <w:jc w:val="both"/>
      </w:pPr>
      <w:r w:rsidRPr="00085A0D">
        <w:t>I.</w:t>
      </w:r>
      <w:r w:rsidRPr="00085A0D">
        <w:tab/>
      </w:r>
      <w:r w:rsidR="00B105A9" w:rsidRPr="00085A0D">
        <w:t xml:space="preserve">Pozivaju se </w:t>
      </w:r>
      <w:r w:rsidR="003C0BEC" w:rsidRPr="00085A0D">
        <w:t xml:space="preserve">osobe koje imaju pravni interes za provedbom stečajnog postupka nad </w:t>
      </w:r>
      <w:r w:rsidR="00B105A9" w:rsidRPr="00085A0D">
        <w:t>dužnik</w:t>
      </w:r>
      <w:r w:rsidR="003C0BEC" w:rsidRPr="00085A0D">
        <w:t>om</w:t>
      </w:r>
      <w:r w:rsidR="007C7A29" w:rsidRPr="00085A0D">
        <w:t xml:space="preserve"> </w:t>
      </w:r>
      <w:r w:rsidR="00085A0D" w:rsidRPr="00085A0D">
        <w:t>PČELICA MAYA j.d.o.o. za trgovinu, Pag, Miroslava Krleže 18 A, OIB:95123431102</w:t>
      </w:r>
      <w:r w:rsidR="0084555A" w:rsidRPr="00085A0D">
        <w:t>,</w:t>
      </w:r>
      <w:r w:rsidR="00930179" w:rsidRPr="00085A0D">
        <w:t xml:space="preserve"> </w:t>
      </w:r>
      <w:r w:rsidRPr="00085A0D">
        <w:t>da u roku od 15 dana od isteka osmog dan</w:t>
      </w:r>
      <w:r w:rsidR="002C16F5" w:rsidRPr="00085A0D">
        <w:t xml:space="preserve">a od objave ovog rješenja na </w:t>
      </w:r>
      <w:r w:rsidR="000E509D" w:rsidRPr="00085A0D">
        <w:t xml:space="preserve">mrežnoj stranici </w:t>
      </w:r>
      <w:r w:rsidR="002C16F5" w:rsidRPr="00085A0D">
        <w:t>e-O</w:t>
      </w:r>
      <w:r w:rsidRPr="00085A0D">
        <w:t>glasn</w:t>
      </w:r>
      <w:r w:rsidR="000E509D" w:rsidRPr="00085A0D">
        <w:t>a</w:t>
      </w:r>
      <w:r w:rsidRPr="00085A0D">
        <w:t xml:space="preserve"> ploč</w:t>
      </w:r>
      <w:r w:rsidR="000E509D" w:rsidRPr="00085A0D">
        <w:t>a</w:t>
      </w:r>
      <w:r w:rsidRPr="00085A0D">
        <w:t xml:space="preserve"> sud</w:t>
      </w:r>
      <w:r w:rsidR="000E509D" w:rsidRPr="00085A0D">
        <w:t>ov</w:t>
      </w:r>
      <w:r w:rsidRPr="00085A0D">
        <w:t>a solidarno predujme iznos od</w:t>
      </w:r>
      <w:r w:rsidR="007C7A29" w:rsidRPr="00085A0D">
        <w:t xml:space="preserve"> </w:t>
      </w:r>
      <w:r w:rsidR="00085A0D">
        <w:t>20</w:t>
      </w:r>
      <w:r w:rsidR="0084348D" w:rsidRPr="00085A0D">
        <w:t>.</w:t>
      </w:r>
      <w:r w:rsidR="00085A0D">
        <w:t>100</w:t>
      </w:r>
      <w:r w:rsidR="0084348D" w:rsidRPr="00085A0D">
        <w:t>,00</w:t>
      </w:r>
      <w:r w:rsidR="000E509D" w:rsidRPr="00085A0D">
        <w:t xml:space="preserve"> kn </w:t>
      </w:r>
      <w:r w:rsidRPr="00085A0D">
        <w:t xml:space="preserve">potreban za pokriće troškova vođenja stečajnog postupka nad ovim dužnikom. </w:t>
      </w:r>
    </w:p>
    <w:p w:rsidRDefault="009149BF" w:rsidP="00777515" w:rsidR="009149BF" w:rsidRPr="00085A0D">
      <w:pPr>
        <w:jc w:val="both"/>
      </w:pPr>
    </w:p>
    <w:p w:rsidRDefault="009149BF" w:rsidP="00EE2F8E" w:rsidR="009149BF" w:rsidRPr="00085A0D">
      <w:pPr>
        <w:jc w:val="both"/>
      </w:pPr>
      <w:r w:rsidRPr="00085A0D">
        <w:t>II.</w:t>
      </w:r>
      <w:r w:rsidRPr="00085A0D">
        <w:tab/>
        <w:t>Uplata se ima izvršiti na depozitni račun ovog suda na broj: IBAN: HR43 2390 0011 3000 0085 7 s pozivom na broj odobrenja 05 221-</w:t>
      </w:r>
      <w:r w:rsidR="00085A0D">
        <w:t>286</w:t>
      </w:r>
      <w:r w:rsidR="000E509D" w:rsidRPr="00085A0D">
        <w:t>-</w:t>
      </w:r>
      <w:r w:rsidR="002272C8" w:rsidRPr="00085A0D">
        <w:t>2018</w:t>
      </w:r>
      <w:r w:rsidR="00EE2F8E" w:rsidRPr="00085A0D">
        <w:t>.</w:t>
      </w:r>
    </w:p>
    <w:p w:rsidRDefault="009149BF" w:rsidP="009149BF" w:rsidR="009149BF" w:rsidRPr="00085A0D">
      <w:pPr>
        <w:jc w:val="both"/>
      </w:pPr>
    </w:p>
    <w:p w:rsidRDefault="009149BF" w:rsidP="00777515" w:rsidR="009149BF" w:rsidRPr="00085A0D">
      <w:pPr>
        <w:jc w:val="both"/>
      </w:pPr>
      <w:r w:rsidRPr="00085A0D">
        <w:t>III.</w:t>
      </w:r>
      <w:r w:rsidRPr="00085A0D">
        <w:tab/>
        <w:t xml:space="preserve">Ukoliko </w:t>
      </w:r>
      <w:r w:rsidR="003C0BEC" w:rsidRPr="00085A0D">
        <w:t xml:space="preserve">zainteresirane osobe </w:t>
      </w:r>
      <w:r w:rsidRPr="00085A0D">
        <w:t>ne postup</w:t>
      </w:r>
      <w:r w:rsidR="003C0BEC" w:rsidRPr="00085A0D">
        <w:t>e</w:t>
      </w:r>
      <w:r w:rsidRPr="00085A0D">
        <w:t xml:space="preserve"> po nalogu suda iz točke </w:t>
      </w:r>
      <w:r w:rsidR="00777515" w:rsidRPr="00085A0D">
        <w:t>II</w:t>
      </w:r>
      <w:r w:rsidRPr="00085A0D">
        <w:t xml:space="preserve">. donijet će se rješenje o otvaranju i zaključenju stečajnog postupka. </w:t>
      </w:r>
    </w:p>
    <w:p w:rsidRDefault="0065585F" w:rsidP="009149BF" w:rsidR="0065585F" w:rsidRPr="00085A0D">
      <w:pPr>
        <w:jc w:val="both"/>
      </w:pPr>
    </w:p>
    <w:p w:rsidRDefault="00B105A9" w:rsidP="00B105A9" w:rsidR="00B105A9" w:rsidRPr="00085A0D">
      <w:pPr>
        <w:jc w:val="center"/>
      </w:pPr>
      <w:r w:rsidRPr="00085A0D">
        <w:t>Obrazloženje</w:t>
      </w:r>
    </w:p>
    <w:p w:rsidRDefault="00B105A9" w:rsidP="00B105A9" w:rsidR="00B105A9" w:rsidRPr="00085A0D"/>
    <w:p w:rsidRDefault="00B105A9" w:rsidP="00D43ED3" w:rsidR="002272C8" w:rsidRPr="00085A0D">
      <w:pPr>
        <w:jc w:val="both"/>
      </w:pPr>
      <w:r w:rsidRPr="00085A0D">
        <w:tab/>
        <w:t xml:space="preserve">Privremeni stečajni upravitelj </w:t>
      </w:r>
      <w:r w:rsidR="002272C8" w:rsidRPr="00085A0D">
        <w:t xml:space="preserve">Josip Jadran Sekso </w:t>
      </w:r>
      <w:r w:rsidR="00937F3C" w:rsidRPr="00085A0D">
        <w:t>u izvješ</w:t>
      </w:r>
      <w:r w:rsidR="005A4D8F" w:rsidRPr="00085A0D">
        <w:t>ću koje</w:t>
      </w:r>
      <w:r w:rsidR="00B25AD6" w:rsidRPr="00085A0D">
        <w:t xml:space="preserve"> je dostavio s</w:t>
      </w:r>
      <w:r w:rsidR="005A4D8F" w:rsidRPr="00085A0D">
        <w:t>udu</w:t>
      </w:r>
      <w:r w:rsidR="00937F3C" w:rsidRPr="00085A0D">
        <w:t xml:space="preserve"> </w:t>
      </w:r>
      <w:r w:rsidR="00435F38" w:rsidRPr="00085A0D">
        <w:t xml:space="preserve">naveo </w:t>
      </w:r>
      <w:r w:rsidR="007C7A29" w:rsidRPr="00085A0D">
        <w:t xml:space="preserve">je </w:t>
      </w:r>
      <w:r w:rsidR="00B45E09" w:rsidRPr="00085A0D">
        <w:t xml:space="preserve">da </w:t>
      </w:r>
      <w:r w:rsidR="00264470">
        <w:t xml:space="preserve">dužnik nije ispunio svoju zakonsku obvezu dostave godišnjih financijskih izvješća za 2016. i 2017., a zakonski zastupnik </w:t>
      </w:r>
      <w:r w:rsidR="008835B1">
        <w:t xml:space="preserve">da mu </w:t>
      </w:r>
      <w:r w:rsidR="00264470">
        <w:t xml:space="preserve">nije dostavio dokumentaciju na temelju koje bi se moglo utvrditi stanje imovine i obveza, odnosno, je li dužnik prezadužen. Slijedom navedenog da je </w:t>
      </w:r>
      <w:r w:rsidR="00CD15E5" w:rsidRPr="00085A0D">
        <w:t>p</w:t>
      </w:r>
      <w:r w:rsidR="009A7998" w:rsidRPr="00085A0D">
        <w:t xml:space="preserve">odatke o imovini </w:t>
      </w:r>
      <w:r w:rsidR="00B45E09" w:rsidRPr="00085A0D">
        <w:t>p</w:t>
      </w:r>
      <w:r w:rsidR="002272C8" w:rsidRPr="00085A0D">
        <w:t xml:space="preserve">ribavio iz mrežnog izvatka iz sudskog registra, pretraženih informacija o dužniku na portalu FININFO, </w:t>
      </w:r>
      <w:r w:rsidR="00264470">
        <w:t xml:space="preserve">dok su od Financijske agencije </w:t>
      </w:r>
      <w:r w:rsidR="002272C8" w:rsidRPr="00085A0D">
        <w:t>pribavljene potvrde o neizvršenim osnovama za plaćanje i Očevidnik redoslijeda osnova za plaćanje</w:t>
      </w:r>
      <w:r w:rsidR="00264470">
        <w:t xml:space="preserve">. Također isti da je izvršio </w:t>
      </w:r>
      <w:r w:rsidR="002638DB" w:rsidRPr="00085A0D">
        <w:t>uvid u evidencije</w:t>
      </w:r>
      <w:r w:rsidR="00A84D8B">
        <w:t xml:space="preserve"> registriranih vozila</w:t>
      </w:r>
      <w:r w:rsidR="002638DB" w:rsidRPr="00085A0D">
        <w:t xml:space="preserve"> MUP-a, </w:t>
      </w:r>
      <w:r w:rsidR="00A84D8B">
        <w:t xml:space="preserve">plovila </w:t>
      </w:r>
      <w:r w:rsidR="00A84D8B" w:rsidRPr="00085A0D">
        <w:t>Lučke kapetanije Zadar</w:t>
      </w:r>
      <w:r w:rsidR="007C6436">
        <w:t xml:space="preserve"> </w:t>
      </w:r>
      <w:r w:rsidR="00264470">
        <w:t>te</w:t>
      </w:r>
      <w:r w:rsidR="00A84D8B" w:rsidRPr="00085A0D">
        <w:t xml:space="preserve"> </w:t>
      </w:r>
      <w:r w:rsidR="00DA6A47">
        <w:t>izliste</w:t>
      </w:r>
      <w:r w:rsidR="00A84D8B">
        <w:t xml:space="preserve"> iz matične evidencije osiguranika</w:t>
      </w:r>
      <w:r w:rsidR="002272C8" w:rsidRPr="00085A0D">
        <w:t xml:space="preserve"> Hrvatskog zavoda za mirovinsko osiguranje. </w:t>
      </w:r>
    </w:p>
    <w:p w:rsidRDefault="00CD15E5" w:rsidP="00D43ED3" w:rsidR="00A84D8B">
      <w:pPr>
        <w:jc w:val="both"/>
      </w:pPr>
      <w:r w:rsidRPr="00085A0D">
        <w:tab/>
        <w:t xml:space="preserve">Dužnik da ima otvoren račun kod </w:t>
      </w:r>
      <w:r w:rsidR="00A84D8B">
        <w:t>Erste&amp;Steiermaerkische Bank</w:t>
      </w:r>
      <w:r w:rsidRPr="00085A0D">
        <w:t xml:space="preserve"> d.d., a sukladno potvrdi Financijske agencije, na dan 17. </w:t>
      </w:r>
      <w:r w:rsidR="00A84D8B">
        <w:t>listopada</w:t>
      </w:r>
      <w:r w:rsidRPr="00085A0D">
        <w:t xml:space="preserve"> 2018. </w:t>
      </w:r>
      <w:r w:rsidR="00264470">
        <w:t xml:space="preserve">isti da je </w:t>
      </w:r>
      <w:r w:rsidRPr="00085A0D">
        <w:t xml:space="preserve">u Očevidniku redoslijeda osnova za plaćanje imao evidentirane neizvršene osnove za </w:t>
      </w:r>
      <w:r w:rsidR="00A84D8B">
        <w:t xml:space="preserve">plaćanje </w:t>
      </w:r>
      <w:r w:rsidRPr="00085A0D">
        <w:t xml:space="preserve">u neprekinutom razdoblju od </w:t>
      </w:r>
      <w:r w:rsidR="00A84D8B">
        <w:t>188</w:t>
      </w:r>
      <w:r w:rsidRPr="00085A0D">
        <w:t xml:space="preserve"> dana (kontinuirana blokada računa od </w:t>
      </w:r>
      <w:r w:rsidR="00A84D8B">
        <w:t>11</w:t>
      </w:r>
      <w:r w:rsidRPr="00085A0D">
        <w:t xml:space="preserve">. </w:t>
      </w:r>
      <w:r w:rsidR="00A84D8B">
        <w:t>travnja</w:t>
      </w:r>
      <w:r w:rsidRPr="00085A0D">
        <w:t xml:space="preserve"> 201</w:t>
      </w:r>
      <w:r w:rsidR="00A84D8B">
        <w:t>8</w:t>
      </w:r>
      <w:r w:rsidR="00446F27" w:rsidRPr="00085A0D">
        <w:t xml:space="preserve">.), u </w:t>
      </w:r>
      <w:r w:rsidR="00A84D8B">
        <w:t xml:space="preserve">ukupnom </w:t>
      </w:r>
      <w:r w:rsidR="00446F27" w:rsidRPr="00085A0D">
        <w:t xml:space="preserve">iznosu </w:t>
      </w:r>
      <w:r w:rsidR="00A84D8B">
        <w:t xml:space="preserve">s kamatama </w:t>
      </w:r>
      <w:r w:rsidR="00446F27" w:rsidRPr="00085A0D">
        <w:t xml:space="preserve">od </w:t>
      </w:r>
      <w:r w:rsidR="00A84D8B">
        <w:t>39.339,19</w:t>
      </w:r>
      <w:r w:rsidR="00446F27" w:rsidRPr="00085A0D">
        <w:t xml:space="preserve"> kn. Dug </w:t>
      </w:r>
      <w:r w:rsidR="00264470">
        <w:t xml:space="preserve">da </w:t>
      </w:r>
      <w:r w:rsidR="00446F27" w:rsidRPr="00085A0D">
        <w:t>se odnosi na obveze prema Poreznoj upravi</w:t>
      </w:r>
      <w:r w:rsidR="00A84D8B">
        <w:t xml:space="preserve"> i dobavljačima</w:t>
      </w:r>
      <w:r w:rsidR="00446F27" w:rsidRPr="00085A0D">
        <w:t xml:space="preserve">. </w:t>
      </w:r>
      <w:r w:rsidRPr="00085A0D">
        <w:t>U skladu s navedenim, dužnik je sukladno čl. 6. Stečajnog zakona, nesposoban za plaćanje.</w:t>
      </w:r>
    </w:p>
    <w:p w:rsidRDefault="002638DB" w:rsidP="00D43ED3" w:rsidR="007C6436">
      <w:pPr>
        <w:jc w:val="both"/>
      </w:pPr>
      <w:r w:rsidRPr="00085A0D">
        <w:tab/>
      </w:r>
      <w:r w:rsidR="002E0474" w:rsidRPr="00085A0D">
        <w:t>P</w:t>
      </w:r>
      <w:r w:rsidR="00CD15E5" w:rsidRPr="00085A0D">
        <w:t xml:space="preserve">rema informacijama dobivenim iz evidencije cestovnih vozila MUP-a, dužnik nije evidentiran kao vlasnik vozila. U Očevidniku brodica Lučke kapetanije Zadar, dužnik da nije </w:t>
      </w:r>
      <w:r w:rsidR="00CD15E5" w:rsidRPr="00085A0D">
        <w:lastRenderedPageBreak/>
        <w:t xml:space="preserve">evidentiran ni kao vlasnik plovila. </w:t>
      </w:r>
      <w:r w:rsidR="00420945">
        <w:t>Od Državne geodetske uprave – Područnog ureda za katastar Zadar</w:t>
      </w:r>
      <w:r w:rsidR="00DA6A47">
        <w:t>, Odjel za katastar nekretnina Pag</w:t>
      </w:r>
      <w:r w:rsidR="00420945">
        <w:t xml:space="preserve"> </w:t>
      </w:r>
      <w:r w:rsidR="00DA6A47">
        <w:t xml:space="preserve">dobiven je podataka da dužnik nije upisan </w:t>
      </w:r>
      <w:r w:rsidR="00420945">
        <w:t xml:space="preserve">u katastarski </w:t>
      </w:r>
      <w:proofErr w:type="spellStart"/>
      <w:r w:rsidR="00420945">
        <w:t>operat</w:t>
      </w:r>
      <w:proofErr w:type="spellEnd"/>
      <w:r w:rsidR="00420945">
        <w:t xml:space="preserve">. </w:t>
      </w:r>
      <w:r w:rsidR="007C6436">
        <w:t xml:space="preserve">Obzirom da je predmetni dužnik jednostavno društvo s ograničenom odgovornošću, osnovano s temeljnim kapitalom od 10,00 kn, može se pretpostaviti da nema u vlasništvu nekretnine. </w:t>
      </w:r>
      <w:r w:rsidR="007C6436" w:rsidRPr="00085A0D">
        <w:t>Sukladno matičnoj evidenciji osiguranika Hrvatskog zavoda za mirovinsko osiguranje, dužnik</w:t>
      </w:r>
      <w:r w:rsidR="007C6436">
        <w:t xml:space="preserve"> ima jednog zaposlenika, i to člana društva i uprave Vladu </w:t>
      </w:r>
      <w:proofErr w:type="spellStart"/>
      <w:r w:rsidR="007C6436">
        <w:t>Kutanjca</w:t>
      </w:r>
      <w:proofErr w:type="spellEnd"/>
      <w:r w:rsidR="007C6436">
        <w:t xml:space="preserve">. </w:t>
      </w:r>
    </w:p>
    <w:p w:rsidRDefault="007C6436" w:rsidP="007C6436" w:rsidR="00420945">
      <w:pPr>
        <w:ind w:firstLine="708"/>
        <w:jc w:val="both"/>
      </w:pPr>
      <w:r>
        <w:t xml:space="preserve">Budući </w:t>
      </w:r>
      <w:r w:rsidR="008835B1">
        <w:t xml:space="preserve">da </w:t>
      </w:r>
      <w:r>
        <w:t xml:space="preserve">zakonski zastupnik nije dostavio nikakvu poslovnu dokumentaciju niti su u Registar godišnjih financijskih izvješća od osnivanja društva 2016. dostavljana godišnja izvješća, nije moguće ustanoviti ima li dužnik ikakve druge imovine. </w:t>
      </w:r>
    </w:p>
    <w:p w:rsidRDefault="00F269BE" w:rsidP="00D43ED3" w:rsidR="00713DC9" w:rsidRPr="00085A0D">
      <w:pPr>
        <w:jc w:val="both"/>
      </w:pPr>
      <w:r w:rsidRPr="00085A0D">
        <w:tab/>
      </w:r>
      <w:r w:rsidR="008835B1">
        <w:t xml:space="preserve">Nadalje, a kako je </w:t>
      </w:r>
      <w:r w:rsidR="00264470">
        <w:t>na strani dužnika ostvaren</w:t>
      </w:r>
      <w:r w:rsidRPr="00085A0D">
        <w:t xml:space="preserve"> uvjet </w:t>
      </w:r>
      <w:r w:rsidR="00264470">
        <w:t>za otvaranje stečajnog postupka</w:t>
      </w:r>
      <w:r w:rsidRPr="00085A0D">
        <w:t xml:space="preserve"> </w:t>
      </w:r>
      <w:r w:rsidR="008835B1">
        <w:t>jer</w:t>
      </w:r>
      <w:r w:rsidR="00264470">
        <w:t xml:space="preserve"> je isti nesposoban za plaćanje, kao i da isti nema dostatne imovine za namirenje troškova stečajnog postupka </w:t>
      </w:r>
      <w:r w:rsidRPr="00085A0D">
        <w:t xml:space="preserve">koje je privremeni stečajni upravitelj procijenio na iznos od </w:t>
      </w:r>
      <w:r w:rsidR="007C6436">
        <w:t>20.100,00</w:t>
      </w:r>
      <w:r w:rsidRPr="00085A0D">
        <w:t xml:space="preserve"> kn, </w:t>
      </w:r>
      <w:r w:rsidR="00264470">
        <w:t xml:space="preserve">a </w:t>
      </w:r>
      <w:r w:rsidRPr="00085A0D">
        <w:t>koji se odnose na</w:t>
      </w:r>
      <w:r w:rsidR="0048206E" w:rsidRPr="00085A0D">
        <w:t xml:space="preserve"> nagradu privremenom stečajnom upravitelju</w:t>
      </w:r>
      <w:r w:rsidR="00A3707A" w:rsidRPr="00085A0D">
        <w:t xml:space="preserve"> </w:t>
      </w:r>
      <w:r w:rsidR="0048206E" w:rsidRPr="00085A0D">
        <w:t xml:space="preserve">iznos od </w:t>
      </w:r>
      <w:r w:rsidR="007C6436">
        <w:t>3.000,00</w:t>
      </w:r>
      <w:r w:rsidR="0048206E" w:rsidRPr="00085A0D">
        <w:t xml:space="preserve"> kn, </w:t>
      </w:r>
      <w:r w:rsidR="007C6436">
        <w:t xml:space="preserve">trošak nagrade – doprinos za ZO na bruto osnovicu, iznos od 225,0 kn, nagradu stečajnom upravitelju iznos od 5.000,00 kn, trošak nagrade – doprinos za ZO na bruto osnovicu, iznos od 375,00 kn, </w:t>
      </w:r>
      <w:r w:rsidR="0048206E" w:rsidRPr="00085A0D">
        <w:t>zatvaranje, otvaranje i vođenje žiro računa iznos od 1.000,00 kn, računovodstvene usluge (</w:t>
      </w:r>
      <w:r w:rsidR="007C6436">
        <w:t>500</w:t>
      </w:r>
      <w:r w:rsidR="0048206E" w:rsidRPr="00085A0D">
        <w:t xml:space="preserve">,00 kn+PDV za 12 mj.) iznos od </w:t>
      </w:r>
      <w:r w:rsidR="007C6436">
        <w:t>7.500</w:t>
      </w:r>
      <w:r w:rsidR="0048206E" w:rsidRPr="00085A0D">
        <w:t xml:space="preserve">,00 kn, </w:t>
      </w:r>
      <w:r w:rsidR="003D6848" w:rsidRPr="00085A0D">
        <w:t>sudski troškovi</w:t>
      </w:r>
      <w:r w:rsidR="0048206E" w:rsidRPr="00085A0D">
        <w:t xml:space="preserve"> iznos od 2.000,00 kn, troškovi telefona, uredskog pribora, pošte, izradba pečata, iznos od 1.000,00 kn, </w:t>
      </w:r>
      <w:r w:rsidR="00504B2D" w:rsidRPr="00085A0D">
        <w:t xml:space="preserve">to je isti predložio da se vjerovnici pozovu na predujam troškova, a ukoliko isti ne uplate zatraženi predujam da se onda istovremeno otvori i zaključi stečajni postupak. </w:t>
      </w:r>
    </w:p>
    <w:p w:rsidRDefault="009149BF" w:rsidP="00CA7CC2" w:rsidR="0032111A" w:rsidRPr="00085A0D">
      <w:pPr>
        <w:ind w:firstLine="708"/>
        <w:jc w:val="both"/>
      </w:pPr>
      <w:r w:rsidRPr="00085A0D">
        <w:t>Člankom 132. st. 1. S</w:t>
      </w:r>
      <w:r w:rsidR="00777515" w:rsidRPr="00085A0D">
        <w:t xml:space="preserve">tečajnog zakona </w:t>
      </w:r>
      <w:r w:rsidR="00EE5D31" w:rsidRPr="00085A0D">
        <w:t xml:space="preserve">(Narodne novine broj 71/2015 i 104/2017) </w:t>
      </w:r>
      <w:r w:rsidRPr="00085A0D">
        <w:t xml:space="preserve">propisano </w:t>
      </w:r>
      <w:r w:rsidR="00735214" w:rsidRPr="00085A0D">
        <w:t xml:space="preserve">je, </w:t>
      </w:r>
      <w:r w:rsidRPr="00085A0D">
        <w:t xml:space="preserve">da </w:t>
      </w:r>
      <w:r w:rsidR="003C0BEC" w:rsidRPr="00085A0D">
        <w:t xml:space="preserve">ako prije otvaranja stečajnog postupka sud utvrdi da imovina dužnika koja bi ušla u stečajnu masu nije dovoljna ni za namirenje troškova tog postupka </w:t>
      </w:r>
      <w:r w:rsidR="00777515" w:rsidRPr="00085A0D">
        <w:t>ili j</w:t>
      </w:r>
      <w:r w:rsidR="003C0BEC" w:rsidRPr="00085A0D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085A0D">
        <w:t>i otvorenoga stečajnog postupka.</w:t>
      </w:r>
      <w:r w:rsidR="00CA7CC2" w:rsidRPr="00085A0D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 w:rsidRPr="00085A0D">
      <w:pPr>
        <w:ind w:firstLine="708"/>
        <w:jc w:val="both"/>
      </w:pPr>
      <w:r w:rsidRPr="00085A0D">
        <w:t xml:space="preserve">U konkretnom slučaju iz izvješća privremenog stečajnog upravitelja proizlazi da </w:t>
      </w:r>
      <w:r w:rsidR="00CA7CC2" w:rsidRPr="00085A0D">
        <w:t xml:space="preserve">je </w:t>
      </w:r>
      <w:r w:rsidR="00264470">
        <w:t xml:space="preserve">dužnik nesposoban za plaćanje, </w:t>
      </w:r>
      <w:r w:rsidR="00CA7CC2" w:rsidRPr="00085A0D">
        <w:t xml:space="preserve">kao i da ne postoji dostatna imovina za namirenje stečajnog postupka, a </w:t>
      </w:r>
      <w:r w:rsidRPr="00085A0D">
        <w:t xml:space="preserve">koje je stečajni upravitelj procijenio na iznos od </w:t>
      </w:r>
      <w:r w:rsidR="00264470">
        <w:t xml:space="preserve">21.100,00 </w:t>
      </w:r>
      <w:r w:rsidR="00EE5D31" w:rsidRPr="00085A0D">
        <w:t>kn</w:t>
      </w:r>
      <w:r w:rsidRPr="00085A0D">
        <w:t>.</w:t>
      </w:r>
    </w:p>
    <w:p w:rsidRDefault="000966E6" w:rsidP="000966E6" w:rsidR="000966E6" w:rsidRPr="00085A0D">
      <w:pPr>
        <w:ind w:firstLine="708"/>
        <w:jc w:val="both"/>
      </w:pPr>
      <w:r w:rsidRPr="00085A0D">
        <w:t>Uzimajući u obzir naprijed navedeno to je u smislu čl. 132. st. 1. Stečajnog zakona odlučeno kao u izreci ovog rješenja.</w:t>
      </w:r>
    </w:p>
    <w:p w:rsidRDefault="0032111A" w:rsidP="000966E6" w:rsidR="0032111A" w:rsidRPr="00085A0D">
      <w:pPr>
        <w:jc w:val="both"/>
      </w:pPr>
    </w:p>
    <w:p w:rsidRDefault="008F3AD6" w:rsidP="005D10C6" w:rsidR="008F03DE" w:rsidRPr="00085A0D">
      <w:pPr>
        <w:jc w:val="center"/>
      </w:pPr>
      <w:r w:rsidRPr="00085A0D">
        <w:t>U Zadru</w:t>
      </w:r>
      <w:r w:rsidR="00546154" w:rsidRPr="00085A0D">
        <w:t xml:space="preserve"> </w:t>
      </w:r>
      <w:r w:rsidR="00D71B9D">
        <w:t xml:space="preserve">18. ožujka 2019. </w:t>
      </w:r>
      <w:r w:rsidR="00B25AD6" w:rsidRPr="00085A0D">
        <w:t xml:space="preserve"> </w:t>
      </w:r>
      <w:r w:rsidR="004E7E9B" w:rsidRPr="00085A0D">
        <w:t xml:space="preserve"> </w:t>
      </w:r>
    </w:p>
    <w:p w:rsidRDefault="00FE1847" w:rsidP="0055636D" w:rsidR="00FE1847" w:rsidRPr="00085A0D">
      <w:pPr>
        <w:jc w:val="both"/>
      </w:pPr>
    </w:p>
    <w:p w:rsidRDefault="00B67F0A" w:rsidP="00EC102F" w:rsidR="00EC102F" w:rsidRPr="00EC102F">
      <w:pPr>
        <w:jc w:val="right"/>
      </w:pPr>
      <w:r w:rsidRPr="00085A0D">
        <w:tab/>
      </w:r>
      <w:r w:rsidRPr="00085A0D">
        <w:tab/>
      </w:r>
      <w:r w:rsidRPr="00085A0D">
        <w:tab/>
      </w:r>
      <w:r w:rsidRPr="00085A0D">
        <w:tab/>
      </w:r>
    </w:p>
    <w:p w:rsidRDefault="00EC102F" w:rsidP="00EC102F" w:rsidR="00EC102F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EC102F" w:rsidP="00EC102F" w:rsidR="00EC102F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EC102F" w:rsidP="00EC102F" w:rsidR="00EC102F" w:rsidRPr="006F3E15"/>
    <w:p w:rsidRDefault="00EC102F" w:rsidP="00EC102F" w:rsidR="00EC102F">
      <w:pPr>
        <w:rPr>
          <w:szCs w:val="22"/>
        </w:rPr>
      </w:pPr>
    </w:p>
    <w:p w:rsidRDefault="00B67F0A" w:rsidP="00EC102F" w:rsidR="00B67F0A" w:rsidRPr="00085A0D">
      <w:pPr>
        <w:jc w:val="center"/>
      </w:pPr>
    </w:p>
    <w:p w:rsidRDefault="00EC102F" w:rsidP="0065585F" w:rsidR="00EC102F">
      <w:pPr>
        <w:jc w:val="both"/>
      </w:pPr>
    </w:p>
    <w:p w:rsidRDefault="00EC102F" w:rsidP="0065585F" w:rsidR="00EC102F">
      <w:pPr>
        <w:jc w:val="both"/>
      </w:pPr>
    </w:p>
    <w:p w:rsidRDefault="006439D9" w:rsidP="0065585F" w:rsidR="00C63971" w:rsidRPr="00085A0D">
      <w:pPr>
        <w:jc w:val="both"/>
      </w:pPr>
      <w:r w:rsidRPr="00085A0D">
        <w:t xml:space="preserve">POUKA O PRAVNOM LIJEKU: </w:t>
      </w:r>
    </w:p>
    <w:p w:rsidRDefault="00C63971" w:rsidP="0065585F" w:rsidR="00C63971" w:rsidRPr="00085A0D">
      <w:pPr>
        <w:jc w:val="both"/>
      </w:pPr>
      <w:r w:rsidRPr="00085A0D">
        <w:t>Protiv ovog rješenja dopuštena je žalba</w:t>
      </w:r>
      <w:r w:rsidR="00B25AD6" w:rsidRPr="00085A0D">
        <w:t xml:space="preserve"> koja se </w:t>
      </w:r>
      <w:r w:rsidRPr="00085A0D">
        <w:t xml:space="preserve">podnosi Visokom trgovačkom sudu Republike Hrvatske putem ovog suda, u roku od 8 (osam) dana od isteka osmog dana od objave ovog rješenja na </w:t>
      </w:r>
      <w:r w:rsidR="00B25AD6" w:rsidRPr="00085A0D">
        <w:t>mrežnoj stranici e-O</w:t>
      </w:r>
      <w:r w:rsidRPr="00085A0D">
        <w:t>glasn</w:t>
      </w:r>
      <w:r w:rsidR="00B25AD6" w:rsidRPr="00085A0D">
        <w:t xml:space="preserve">a ploča sudova </w:t>
      </w:r>
      <w:r w:rsidRPr="00085A0D">
        <w:t xml:space="preserve">u 2 (dva) istovjetna primjeraka. </w:t>
      </w:r>
    </w:p>
    <w:p w:rsidRDefault="00C63971" w:rsidP="00C63971" w:rsidR="00C63971" w:rsidRPr="00085A0D"/>
    <w:p w:rsidRDefault="00FE1847" w:rsidP="00C63971" w:rsidR="00FE1847"/>
    <w:p w:rsidRDefault="00EC102F" w:rsidP="00C63971" w:rsidR="00EC102F"/>
    <w:p w:rsidRDefault="00EC102F" w:rsidP="00C63971" w:rsidR="00EC102F" w:rsidRPr="00085A0D"/>
    <w:p w:rsidRDefault="00C63971" w:rsidP="00C63971" w:rsidR="00C63971" w:rsidRPr="00085A0D">
      <w:r w:rsidRPr="00085A0D">
        <w:t xml:space="preserve">Dostaviti: </w:t>
      </w:r>
    </w:p>
    <w:p w:rsidRDefault="00C63971" w:rsidP="005D10C6" w:rsidR="00C63971" w:rsidRPr="00085A0D">
      <w:r w:rsidRPr="00085A0D">
        <w:t>- privremenom stečajnom upravitelju</w:t>
      </w:r>
      <w:r w:rsidR="00AC71C7" w:rsidRPr="00085A0D">
        <w:t xml:space="preserve"> </w:t>
      </w:r>
      <w:r w:rsidR="0048206E" w:rsidRPr="00085A0D">
        <w:t>Josip Jadran Sekso</w:t>
      </w:r>
      <w:r w:rsidR="00B25AD6" w:rsidRPr="00085A0D">
        <w:t xml:space="preserve"> iz </w:t>
      </w:r>
      <w:r w:rsidR="0048206E" w:rsidRPr="00085A0D">
        <w:t>Šibenika</w:t>
      </w:r>
      <w:r w:rsidR="00CA7CC2" w:rsidRPr="00085A0D">
        <w:t xml:space="preserve"> </w:t>
      </w:r>
      <w:r w:rsidR="00D71B9D">
        <w:t>putem e-mail</w:t>
      </w:r>
    </w:p>
    <w:p w:rsidRDefault="00B25AD6" w:rsidP="00C63971" w:rsidR="00C63971" w:rsidRPr="00085A0D">
      <w:r w:rsidRPr="00085A0D">
        <w:t>- e-O</w:t>
      </w:r>
      <w:r w:rsidR="00C63971" w:rsidRPr="00085A0D">
        <w:t>glasna ploča</w:t>
      </w:r>
      <w:r w:rsidRPr="00085A0D">
        <w:t xml:space="preserve"> sudova</w:t>
      </w:r>
    </w:p>
    <w:p w:rsidRDefault="00C63971" w:rsidP="00C63971" w:rsidR="00C63971" w:rsidRPr="00085A0D">
      <w:r w:rsidRPr="00085A0D">
        <w:t>- računovodstvo suda</w:t>
      </w:r>
    </w:p>
    <w:p w:rsidRDefault="00C63971" w:rsidP="00B105A9" w:rsidR="00842CEB" w:rsidRPr="00085A0D">
      <w:r w:rsidRPr="00085A0D">
        <w:t>- u spis</w:t>
      </w:r>
    </w:p>
    <w:sectPr w:rsidSect="0000251D" w:rsidR="00842CEB" w:rsidRPr="00085A0D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085A0D">
          <w:t>286</w:t>
        </w:r>
        <w:r w:rsidR="002638DB">
          <w:t>/2018-1</w:t>
        </w:r>
        <w:r w:rsidR="00F753A9">
          <w:t>6</w:t>
        </w:r>
      </w:p>
      <w:p w:rsidRDefault="00C3460B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085A0D">
      <w:t>286</w:t>
    </w:r>
    <w:r w:rsidR="007C7A29">
      <w:t>/</w:t>
    </w:r>
    <w:r w:rsidR="00F753A9">
      <w:t>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77BD9"/>
    <w:rsid w:val="0008053D"/>
    <w:rsid w:val="00085A0D"/>
    <w:rsid w:val="000966E6"/>
    <w:rsid w:val="000E509D"/>
    <w:rsid w:val="0013102B"/>
    <w:rsid w:val="0017713B"/>
    <w:rsid w:val="00183904"/>
    <w:rsid w:val="001840A0"/>
    <w:rsid w:val="001A363B"/>
    <w:rsid w:val="001C2F3F"/>
    <w:rsid w:val="001C347E"/>
    <w:rsid w:val="001F5CFB"/>
    <w:rsid w:val="0020672D"/>
    <w:rsid w:val="002272C8"/>
    <w:rsid w:val="00243782"/>
    <w:rsid w:val="002638DB"/>
    <w:rsid w:val="00264470"/>
    <w:rsid w:val="00276300"/>
    <w:rsid w:val="00281BC7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13DC9"/>
    <w:rsid w:val="007239D9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412C8"/>
    <w:rsid w:val="00842CEB"/>
    <w:rsid w:val="0084348D"/>
    <w:rsid w:val="0084555A"/>
    <w:rsid w:val="008835B1"/>
    <w:rsid w:val="008F03DE"/>
    <w:rsid w:val="008F3AD6"/>
    <w:rsid w:val="008F704D"/>
    <w:rsid w:val="009068CC"/>
    <w:rsid w:val="009149BF"/>
    <w:rsid w:val="00930179"/>
    <w:rsid w:val="00937F3C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3460B"/>
    <w:rsid w:val="00C63971"/>
    <w:rsid w:val="00C85781"/>
    <w:rsid w:val="00C9120F"/>
    <w:rsid w:val="00CA7CC2"/>
    <w:rsid w:val="00CD15E5"/>
    <w:rsid w:val="00D43ED3"/>
    <w:rsid w:val="00D71B9D"/>
    <w:rsid w:val="00D94E00"/>
    <w:rsid w:val="00DA6A47"/>
    <w:rsid w:val="00DD32D1"/>
    <w:rsid w:val="00E022E9"/>
    <w:rsid w:val="00E3667A"/>
    <w:rsid w:val="00E36A3E"/>
    <w:rsid w:val="00E97ABD"/>
    <w:rsid w:val="00EB3FAB"/>
    <w:rsid w:val="00EC102F"/>
    <w:rsid w:val="00EE2F8E"/>
    <w:rsid w:val="00EE5D31"/>
    <w:rsid w:val="00EF7C9A"/>
    <w:rsid w:val="00F269BE"/>
    <w:rsid w:val="00F753A9"/>
    <w:rsid w:val="00FC445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71B9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4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6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6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60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60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D71B9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4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6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6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60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60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PČELICA MAYA j.d.o.o. za trgovinu</izvorni_sadrzaj>
    <derivirana_varijabla naziv="DomainObject.Predmet.ProtustrankaFormated_1">  PČELICA MAYA j.d.o.o. za trgovinu</derivirana_varijabla>
  </DomainObject.Predmet.ProtustrankaFormated>
  <DomainObject.Predmet.ProtustrankaFormatedOIB>
    <izvorni_sadrzaj>  PČELICA MAYA j.d.o.o. za trgovinu, OIB 95123431102</izvorni_sadrzaj>
    <derivirana_varijabla naziv="DomainObject.Predmet.ProtustrankaFormatedOIB_1">  PČELICA MAYA j.d.o.o. za trgovinu, OIB 95123431102</derivirana_varijabla>
  </DomainObject.Predmet.ProtustrankaFormatedOIB>
  <DomainObject.Predmet.ProtustrankaFormatedWithAdress>
    <izvorni_sadrzaj> PČELICA MAYA j.d.o.o. za trgovinu, Miroslava Krleže 18/A, 23250 Pag</izvorni_sadrzaj>
    <derivirana_varijabla naziv="DomainObject.Predmet.ProtustrankaFormatedWithAdress_1"> PČELICA MAYA j.d.o.o. za trgovinu, Miroslava Krleže 18/A, 23250 Pag</derivirana_varijabla>
  </DomainObject.Predmet.ProtustrankaFormatedWithAdress>
  <DomainObject.Predmet.ProtustrankaFormatedWithAdressOIB>
    <izvorni_sadrzaj> PČELICA MAYA j.d.o.o. za trgovinu, OIB 95123431102, Miroslava Krleže 18/A, 23250 Pag</izvorni_sadrzaj>
    <derivirana_varijabla naziv="DomainObject.Predmet.ProtustrankaFormatedWithAdressOIB_1"> PČELICA MAYA j.d.o.o. za trgovinu, OIB 95123431102, Miroslava Krleže 18/A, 23250 Pag</derivirana_varijabla>
  </DomainObject.Predmet.ProtustrankaFormatedWithAdressOIB>
  <DomainObject.Predmet.ProtustrankaWithAdress>
    <izvorni_sadrzaj>PČELICA MAYA j.d.o.o. za trgovinu Miroslava Krleže 18/A, 23250 Pag</izvorni_sadrzaj>
    <derivirana_varijabla naziv="DomainObject.Predmet.ProtustrankaWithAdress_1">PČELICA MAYA j.d.o.o. za trgovinu Miroslava Krleže 18/A, 23250 Pag</derivirana_varijabla>
  </DomainObject.Predmet.ProtustrankaWithAdress>
  <DomainObject.Predmet.ProtustrankaWithAdressOIB>
    <izvorni_sadrzaj>PČELICA MAYA j.d.o.o. za trgovinu, OIB 95123431102, Miroslava Krleže 18/A, 23250 Pag</izvorni_sadrzaj>
    <derivirana_varijabla naziv="DomainObject.Predmet.ProtustrankaWithAdressOIB_1">PČELICA MAYA j.d.o.o. za trgovinu, OIB 95123431102, Miroslava Krleže 18/A, 23250 Pag</derivirana_varijabla>
  </DomainObject.Predmet.ProtustrankaWithAdressOIB>
  <DomainObject.Predmet.ProtustrankaNazivFormated>
    <izvorni_sadrzaj>PČELICA MAYA j.d.o.o. za trgovinu</izvorni_sadrzaj>
    <derivirana_varijabla naziv="DomainObject.Predmet.ProtustrankaNazivFormated_1">PČELICA MAYA j.d.o.o. za trgovinu</derivirana_varijabla>
  </DomainObject.Predmet.ProtustrankaNazivFormated>
  <DomainObject.Predmet.ProtustrankaNazivFormatedOIB>
    <izvorni_sadrzaj>PČELICA MAYA j.d.o.o. za trgovinu, OIB 95123431102</izvorni_sadrzaj>
    <derivirana_varijabla naziv="DomainObject.Predmet.ProtustrankaNazivFormatedOIB_1">PČELICA MAYA j.d.o.o. za trgovinu, OIB 95123431102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38934.78</izvorni_sadrzaj>
    <derivirana_varijabla naziv="DomainObject.Predmet.TrenutnaVrijednost_1">38934.78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PČELICA MAYA j.d.o.o. za trgovinu</item>
    </izvorni_sadrzaj>
    <derivirana_varijabla naziv="DomainObject.Predmet.ProtuStrankaListFormated_1">
      <item>PČELICA MAYA j.d.o.o. za trgovinu</item>
    </derivirana_varijabla>
  </DomainObject.Predmet.ProtuStrankaListFormated>
  <DomainObject.Predmet.ProtuStrankaListFormatedOIB>
    <izvorni_sadrzaj>
      <item>PČELICA MAYA j.d.o.o. za trgovinu, OIB 95123431102</item>
    </izvorni_sadrzaj>
    <derivirana_varijabla naziv="DomainObject.Predmet.ProtuStrankaListFormatedOIB_1">
      <item>PČELICA MAYA j.d.o.o. za trgovinu, OIB 95123431102</item>
    </derivirana_varijabla>
  </DomainObject.Predmet.ProtuStrankaListFormatedOIB>
  <DomainObject.Predmet.ProtuStrankaListFormatedWithAdress>
    <izvorni_sadrzaj>
      <item>PČELICA MAYA j.d.o.o. za trgovinu, Miroslava Krleže 18/A, 23250 Pag</item>
    </izvorni_sadrzaj>
    <derivirana_varijabla naziv="DomainObject.Predmet.ProtuStrankaListFormatedWithAdress_1">
      <item>PČELICA MAYA j.d.o.o. za trgovinu, Miroslava Krleže 18/A, 23250 Pag</item>
    </derivirana_varijabla>
  </DomainObject.Predmet.ProtuStrankaListFormatedWithAdress>
  <DomainObject.Predmet.ProtuStrankaListFormatedWithAdressOIB>
    <izvorni_sadrzaj>
      <item>PČELICA MAYA j.d.o.o. za trgovinu, OIB 95123431102, Miroslava Krleže 18/A, 23250 Pag</item>
    </izvorni_sadrzaj>
    <derivirana_varijabla naziv="DomainObject.Predmet.ProtuStrankaListFormatedWithAdressOIB_1">
      <item>PČELICA MAYA j.d.o.o. za trgovinu, OIB 95123431102, Miroslava Krleže 18/A, 23250 Pag</item>
    </derivirana_varijabla>
  </DomainObject.Predmet.ProtuStrankaListFormatedWithAdressOIB>
  <DomainObject.Predmet.ProtuStrankaListNazivFormated>
    <izvorni_sadrzaj>
      <item>PČELICA MAYA j.d.o.o. za trgovinu</item>
    </izvorni_sadrzaj>
    <derivirana_varijabla naziv="DomainObject.Predmet.ProtuStrankaListNazivFormated_1">
      <item>PČELICA MAYA j.d.o.o. za trgovinu</item>
    </derivirana_varijabla>
  </DomainObject.Predmet.ProtuStrankaListNazivFormated>
  <DomainObject.Predmet.ProtuStrankaListNazivFormatedOIB>
    <izvorni_sadrzaj>
      <item>PČELICA MAYA j.d.o.o. za trgovinu, OIB 95123431102</item>
    </izvorni_sadrzaj>
    <derivirana_varijabla naziv="DomainObject.Predmet.ProtuStrankaListNazivFormatedOIB_1">
      <item>PČELICA MAYA j.d.o.o. za trgovinu, OIB 95123431102</item>
    </derivirana_varijabla>
  </DomainObject.Predmet.ProtuStrankaListNazivFormatedOIB>
  <DomainObject.Predmet.OstaliListFormated>
    <izvorni_sadrzaj>
      <item>Vlado Kutanjac</item>
    </izvorni_sadrzaj>
    <derivirana_varijabla naziv="DomainObject.Predmet.OstaliListFormated_1">
      <item>Vlado Kutanjac</item>
    </derivirana_varijabla>
  </DomainObject.Predmet.OstaliListFormated>
  <DomainObject.Predmet.OstaliListFormatedOIB>
    <izvorni_sadrzaj>
      <item>Vlado Kutanjac, OIB 18220835879</item>
    </izvorni_sadrzaj>
    <derivirana_varijabla naziv="DomainObject.Predmet.OstaliListFormatedOIB_1">
      <item>Vlado Kutanjac, OIB 18220835879</item>
    </derivirana_varijabla>
  </DomainObject.Predmet.OstaliListFormatedOIB>
  <DomainObject.Predmet.OstaliListFormatedWithAdress>
    <izvorni_sadrzaj>
      <item>Vlado Kutanjac, Ul. Mišulinovac 141, 43000 Veliko Trojstvo</item>
    </izvorni_sadrzaj>
    <derivirana_varijabla naziv="DomainObject.Predmet.OstaliListFormatedWithAdress_1">
      <item>Vlado Kutanjac, Ul. Mišulinovac 141, 43000 Veliko Trojstvo</item>
    </derivirana_varijabla>
  </DomainObject.Predmet.OstaliListFormatedWithAdress>
  <DomainObject.Predmet.OstaliListFormatedWithAdressOIB>
    <izvorni_sadrzaj>
      <item>Vlado Kutanjac, OIB 18220835879, Ul. Mišulinovac 141, 43000 Veliko Trojstvo</item>
    </izvorni_sadrzaj>
    <derivirana_varijabla naziv="DomainObject.Predmet.OstaliListFormatedWithAdressOIB_1">
      <item>Vlado Kutanjac, OIB 18220835879, Ul. Mišulinovac 141, 43000 Veliko Trojstvo</item>
    </derivirana_varijabla>
  </DomainObject.Predmet.OstaliListFormatedWithAdressOIB>
  <DomainObject.Predmet.OstaliListNazivFormated>
    <izvorni_sadrzaj>
      <item>Vlado Kutanjac</item>
    </izvorni_sadrzaj>
    <derivirana_varijabla naziv="DomainObject.Predmet.OstaliListNazivFormated_1">
      <item>Vlado Kutanjac</item>
    </derivirana_varijabla>
  </DomainObject.Predmet.OstaliListNazivFormated>
  <DomainObject.Predmet.OstaliListNazivFormatedOIB>
    <izvorni_sadrzaj>
      <item>Vlado Kutanjac, OIB 18220835879</item>
    </izvorni_sadrzaj>
    <derivirana_varijabla naziv="DomainObject.Predmet.OstaliListNazivFormatedOIB_1">
      <item>Vlado Kutanjac, OIB 18220835879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PČELICA MAYA j.d.o.o. za trgovinu</izvorni_sadrzaj>
    <derivirana_varijabla naziv="DomainObject.Predmet.ProtustrankaIDrugi_1">PČELICA MAYA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PČELICA MAYA j.d.o.o. za trgovinu, OIB 95123431102, Miroslava Krleže 18/A, 23250 Pag</izvorni_sadrzaj>
    <derivirana_varijabla naziv="DomainObject.Predmet.ProtustrankaIDrugiAdressOIB_1">PČELICA MAYA j.d.o.o. za trgovinu, OIB 95123431102, Miroslava Krleže 18/A,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PČELICA MAYA j.d.o.o. za trgovinu</item>
      <item>Vlado Kutanjac</item>
    </izvorni_sadrzaj>
    <derivirana_varijabla naziv="DomainObject.Predmet.SudioniciListNaziv_1">
      <item>Financijska agencija, Podružnica Zadar</item>
      <item>PČELICA MAYA j.d.o.o. za trgovinu</item>
      <item>Vlado Kutanjac</item>
    </derivirana_varijabla>
  </DomainObject.Predmet.SudioniciListNaziv>
  <DomainObject.Predmet.SudioniciListAdressOIB>
    <izvorni_sadrzaj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izvorni_sadrzaj>
    <derivirana_varijabla naziv="DomainObject.Predmet.SudioniciListAdressOIB_1">
      <item>Financijska agencija, Podružnica Zadar, OIB 85821130368</item>
      <item>PČELICA MAYA j.d.o.o. za trgovinu, OIB 95123431102, Miroslava Krleže 18/A,23250 Pag</item>
      <item>Vlado Kutanjac, OIB 18220835879, Ul. Mišulinovac 141,43000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95123431102</item>
      <item>, OIB 18220835879</item>
    </izvorni_sadrzaj>
    <derivirana_varijabla naziv="DomainObject.Predmet.SudioniciListNazivOIB_1">
      <item>, OIB 85821130368</item>
      <item>, OIB 95123431102</item>
      <item>, OIB 18220835879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St-286/2018-10</izvorni_sadrzaj>
    <derivirana_varijabla naziv="DomainObject.PredzadnjaOdlukaIzPredmeta.Oznaka_1">St-286/2018-10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0A89B-92E5-477E-BE7B-0F1F40A1B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4989</properties:Characters>
  <properties:Lines>107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2018-11-06T13:52:00Z</dcterms:created>
  <dc:creator>Ardena Bajlo</dc:creator>
  <cp:lastModifiedBy>Martina Kalmeta</cp:lastModifiedBy>
  <cp:lastPrinted>2019-03-18T06:35:00Z</cp:lastPrinted>
  <dcterms:modified xmlns:xsi="http://www.w3.org/2001/XMLSchema-instance" xsi:type="dcterms:W3CDTF">2019-03-18T07:25:00Z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(St-286-18 - uplata za pokriće troškova vođenja st. postupka 6.11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