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e369" w14:paraId="05ce36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80283">
        <w:t>48</w:t>
      </w:r>
      <w:r w:rsidR="004616A4">
        <w:t>1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616A4">
        <w:t>DINAMIK 3 d.o.o., Šibenik, Donje Polje, Cesta Šibenik – Split 13, Šibenik,</w:t>
      </w:r>
      <w:r w:rsidR="000859FA">
        <w:t xml:space="preserve"> OIB: </w:t>
      </w:r>
      <w:r w:rsidR="004616A4">
        <w:t>68885158138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</w:t>
      </w:r>
      <w:r w:rsidR="0026691E">
        <w:t>6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616A4">
        <w:t>DINAMIK 3 d.o.o., Šibenik, Donje Polje, Cesta Šibenik – Split 13, Šibenik, OIB: 68885158138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26691E" w:rsidP="0026691E" w:rsidR="00A70A5D">
      <w:pPr>
        <w:jc w:val="center"/>
      </w:pPr>
      <w:r>
        <w:t>29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</w:t>
      </w:r>
      <w:r w:rsidR="00A70A5D">
        <w:t>,</w:t>
      </w:r>
      <w:r w:rsidR="004616A4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Šibeniku, Stjepana Radića 81, sudnica 212.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26691E" w:rsidP="0026691E" w:rsidR="0026691E">
      <w:pPr>
        <w:jc w:val="center"/>
      </w:pPr>
      <w:r>
        <w:t>29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 w:rsidR="004616A4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Šibeniku, Stjepana Radića 81, sudnica 212.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616A4">
        <w:t>DINAMIK 3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4616A4">
        <w:t>2415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4616A4">
        <w:t>3.966.269,01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</w:t>
      </w:r>
      <w:r w:rsidR="0026691E">
        <w:t>6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616A4">
        <w:t>DINAMIK 3 d.o.o., Šibenik</w:t>
      </w:r>
      <w:r w:rsidR="004616A4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4616A4" w:rsidP="00153B5F" w:rsidR="00153B5F" w:rsidRPr="004616A4">
      <w:pPr>
        <w:pStyle w:val="Tijeloteksta"/>
        <w:numPr>
          <w:ilvl w:val="0"/>
          <w:numId w:val="3"/>
        </w:numPr>
        <w:rPr>
          <w:szCs w:val="24"/>
        </w:rPr>
      </w:pPr>
      <w:r>
        <w:t>DAVOR PETKOVIĆ, Šibenik, Donje Polje bb</w:t>
      </w:r>
      <w:r w:rsidR="0026691E">
        <w:t xml:space="preserve"> </w:t>
      </w:r>
      <w:r w:rsidR="00153B5F">
        <w:t>- uz upozorenje na adresu i na e-oglasnu ploču suda</w:t>
      </w:r>
    </w:p>
    <w:p w:rsidRDefault="004616A4" w:rsidP="00153B5F" w:rsidR="004616A4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MIRJANA (BURAZER) PETKOVIĆ, Donje Polje, Cesta Šibenik-Split 13 -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B18C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4616A4">
      <w:t>481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18C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1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1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DINAMIK 3 d.o.o. za trgovinu i usluge</izvorni_sadrzaj>
    <derivirana_varijabla naziv="DomainObject.Predmet.ProtustrankaFormated_1">  DINAMIK 3 d.o.o. za trgovinu i usluge</derivirana_varijabla>
  </DomainObject.Predmet.ProtustrankaFormated>
  <DomainObject.Predmet.ProtustrankaFormatedOIB>
    <izvorni_sadrzaj>  DINAMIK 3 d.o.o. za trgovinu i usluge, OIB 68885158138</izvorni_sadrzaj>
    <derivirana_varijabla naziv="DomainObject.Predmet.ProtustrankaFormatedOIB_1">  DINAMIK 3 d.o.o. za trgovinu i usluge, OIB 68885158138</derivirana_varijabla>
  </DomainObject.Predmet.ProtustrankaFormatedOIB>
  <DomainObject.Predmet.ProtustrankaFormatedWithAdress>
    <izvorni_sadrzaj> DINAMIK 3 d.o.o. za trgovinu i usluge, Donje polje, Cesta Šibenik - Split 13, 22000 Šibenik</izvorni_sadrzaj>
    <derivirana_varijabla naziv="DomainObject.Predmet.ProtustrankaFormatedWithAdress_1"> DINAMIK 3 d.o.o. za trgovinu i usluge, Donje polje, Cesta Šibenik - Split 13, 22000 Šibenik</derivirana_varijabla>
  </DomainObject.Predmet.ProtustrankaFormatedWithAdress>
  <DomainObject.Predmet.ProtustrankaFormatedWithAdressOIB>
    <izvorni_sadrzaj> DINAMIK 3 d.o.o. za trgovinu i usluge, OIB 68885158138, Donje polje, Cesta Šibenik - Split 13, 22000 Šibenik</izvorni_sadrzaj>
    <derivirana_varijabla naziv="DomainObject.Predmet.ProtustrankaFormatedWithAdressOIB_1"> DINAMIK 3 d.o.o. za trgovinu i usluge, OIB 68885158138, Donje polje, Cesta Šibenik - Split 13, 22000 Šibenik</derivirana_varijabla>
  </DomainObject.Predmet.ProtustrankaFormatedWithAdressOIB>
  <DomainObject.Predmet.ProtustrankaWithAdress>
    <izvorni_sadrzaj>DINAMIK 3 d.o.o. za trgovinu i usluge Donje polje, Cesta Šibenik - Split 13, 22000 Šibenik</izvorni_sadrzaj>
    <derivirana_varijabla naziv="DomainObject.Predmet.ProtustrankaWithAdress_1">DINAMIK 3 d.o.o. za trgovinu i usluge Donje polje, Cesta Šibenik - Split 13, 22000 Šibenik</derivirana_varijabla>
  </DomainObject.Predmet.ProtustrankaWithAdress>
  <DomainObject.Predmet.ProtustrankaWithAdressOIB>
    <izvorni_sadrzaj>DINAMIK 3 d.o.o. za trgovinu i usluge, OIB 68885158138, Donje polje, Cesta Šibenik - Split 13, 22000 Šibenik</izvorni_sadrzaj>
    <derivirana_varijabla naziv="DomainObject.Predmet.ProtustrankaWithAdressOIB_1">DINAMIK 3 d.o.o. za trgovinu i usluge, OIB 68885158138, Donje polje, Cesta Šibenik - Split 13, 22000 Šibenik</derivirana_varijabla>
  </DomainObject.Predmet.ProtustrankaWithAdressOIB>
  <DomainObject.Predmet.ProtustrankaNazivFormated>
    <izvorni_sadrzaj>DINAMIK 3 d.o.o. za trgovinu i usluge</izvorni_sadrzaj>
    <derivirana_varijabla naziv="DomainObject.Predmet.ProtustrankaNazivFormated_1">DINAMIK 3 d.o.o. za trgovinu i usluge</derivirana_varijabla>
  </DomainObject.Predmet.ProtustrankaNazivFormated>
  <DomainObject.Predmet.ProtustrankaNazivFormatedOIB>
    <izvorni_sadrzaj>DINAMIK 3 d.o.o. za trgovinu i usluge, OIB 68885158138</izvorni_sadrzaj>
    <derivirana_varijabla naziv="DomainObject.Predmet.ProtustrankaNazivFormatedOIB_1">DINAMIK 3 d.o.o. za trgovinu i usluge, OIB 68885158138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DINAMIK 3 d.o.o. za trgovinu i usluge</item>
    </izvorni_sadrzaj>
    <derivirana_varijabla naziv="DomainObject.Predmet.ProtuStrankaListFormated_1">
      <item>DINAMIK 3 d.o.o. za trgovinu i usluge</item>
    </derivirana_varijabla>
  </DomainObject.Predmet.ProtuStrankaListFormated>
  <DomainObject.Predmet.ProtuStrankaListFormatedOIB>
    <izvorni_sadrzaj>
      <item>DINAMIK 3 d.o.o. za trgovinu i usluge, OIB 68885158138</item>
    </izvorni_sadrzaj>
    <derivirana_varijabla naziv="DomainObject.Predmet.ProtuStrankaListFormatedOIB_1">
      <item>DINAMIK 3 d.o.o. za trgovinu i usluge, OIB 68885158138</item>
    </derivirana_varijabla>
  </DomainObject.Predmet.ProtuStrankaListFormatedOIB>
  <DomainObject.Predmet.ProtuStrankaListFormatedWithAdress>
    <izvorni_sadrzaj>
      <item>DINAMIK 3 d.o.o. za trgovinu i usluge, Donje polje, Cesta Šibenik - Split 13, 22000 Šibenik</item>
    </izvorni_sadrzaj>
    <derivirana_varijabla naziv="DomainObject.Predmet.ProtuStrankaListFormatedWithAdress_1">
      <item>DINAMIK 3 d.o.o. za trgovinu i usluge, Donje polje, Cesta Šibenik - Split 13, 22000 Šibenik</item>
    </derivirana_varijabla>
  </DomainObject.Predmet.ProtuStrankaListFormatedWithAdress>
  <DomainObject.Predmet.ProtuStrankaListFormatedWithAdressOIB>
    <izvorni_sadrzaj>
      <item>DINAMIK 3 d.o.o. za trgovinu i usluge, OIB 68885158138, Donje polje, Cesta Šibenik - Split 13, 22000 Šibenik</item>
    </izvorni_sadrzaj>
    <derivirana_varijabla naziv="DomainObject.Predmet.ProtuStrankaListFormatedWithAdressOIB_1">
      <item>DINAMIK 3 d.o.o. za trgovinu i usluge, OIB 68885158138, Donje polje, Cesta Šibenik - Split 13, 22000 Šibenik</item>
    </derivirana_varijabla>
  </DomainObject.Predmet.ProtuStrankaListFormatedWithAdressOIB>
  <DomainObject.Predmet.ProtuStrankaListNazivFormated>
    <izvorni_sadrzaj>
      <item>DINAMIK 3 d.o.o. za trgovinu i usluge</item>
    </izvorni_sadrzaj>
    <derivirana_varijabla naziv="DomainObject.Predmet.ProtuStrankaListNazivFormated_1">
      <item>DINAMIK 3 d.o.o. za trgovinu i usluge</item>
    </derivirana_varijabla>
  </DomainObject.Predmet.ProtuStrankaListNazivFormated>
  <DomainObject.Predmet.ProtuStrankaListNazivFormatedOIB>
    <izvorni_sadrzaj>
      <item>DINAMIK 3 d.o.o. za trgovinu i usluge, OIB 68885158138</item>
    </izvorni_sadrzaj>
    <derivirana_varijabla naziv="DomainObject.Predmet.ProtuStrankaListNazivFormatedOIB_1">
      <item>DINAMIK 3 d.o.o. za trgovinu i usluge, OIB 68885158138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DINAMIK 3 d.o.o. za trgovinu i usluge</izvorni_sadrzaj>
    <derivirana_varijabla naziv="DomainObject.Predmet.ProtustrankaIDrugi_1">DINAMIK 3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DINAMIK 3 d.o.o. za trgovinu i usluge, OIB 68885158138, Donje polje, Cesta Šibenik - Split 13, 22000 Šibenik</izvorni_sadrzaj>
    <derivirana_varijabla naziv="DomainObject.Predmet.ProtustrankaIDrugiAdressOIB_1">DINAMIK 3 d.o.o. za trgovinu i usluge, OIB 68885158138, Donje polje, Cesta Šibenik - Split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DINAMIK 3 d.o.o. za trgovinu i usluge</item>
    </izvorni_sadrzaj>
    <derivirana_varijabla naziv="DomainObject.Predmet.SudioniciListNaziv_1">
      <item>FINA - Podružnica Šibenik</item>
      <item>DINAMIK 3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DINAMIK 3 d.o.o. za trgovinu i usluge, OIB 68885158138, Donje polje, Cesta Šibenik - Split 13,22000 Šibenik</item>
    </izvorni_sadrzaj>
    <derivirana_varijabla naziv="DomainObject.Predmet.SudioniciListAdressOIB_1">
      <item>FINA - Podružnica Šibenik, OIB 85821130368, Perivoj L. Marune 1,22000 Šibenik</item>
      <item>DINAMIK 3 d.o.o. za trgovinu i usluge, OIB 68885158138, Donje polje, Cesta Šibenik - Split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68885158138</item>
    </izvorni_sadrzaj>
    <derivirana_varijabla naziv="DomainObject.Predmet.SudioniciListNazivOIB_1">
      <item>, OIB 85821130368</item>
      <item>, OIB 68885158138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54573-C419-4CB5-84BE-3DAD0244C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2073</properties:Characters>
  <properties:Lines>82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2016-04-06T07:35:00Z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2016-04-07T07:08:00Z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