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19d6" w14:paraId="74019d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FB9" w:rsidRPr="00736FB9">
        <w:rPr>
          <w:rFonts w:hAnsi="Times New Roman" w:ascii="Times New Roman"/>
          <w:sz w:val="22"/>
          <w:szCs w:val="22"/>
          <w:lang w:val="hr-HR"/>
        </w:rPr>
        <w:t>KORINA TEKSTIL j.d.o.o., Metković, Oca Ante Gabrića 61, OIB: 74911750245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36FB9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36FB9" w:rsidRPr="00736FB9">
        <w:rPr>
          <w:rFonts w:hAnsi="Times New Roman" w:ascii="Times New Roman"/>
          <w:sz w:val="22"/>
          <w:szCs w:val="22"/>
        </w:rPr>
        <w:t>KORINA TEKSTIL j.d.o.o., Metković, Oca Ante Gabrića 61, OIB: 74911750245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36FB9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36FB9" w:rsidRPr="00736FB9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36FB9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36FB9" w:rsidRPr="00736FB9">
        <w:rPr>
          <w:rFonts w:hAnsi="Times New Roman" w:ascii="Times New Roman"/>
          <w:sz w:val="22"/>
          <w:szCs w:val="22"/>
          <w:lang w:val="hr-HR"/>
        </w:rPr>
        <w:t>KORINA TEKSTIL j.d.o.o., Metković, Oca Ante Gabrića 61, OIB: 74911750245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36FB9">
        <w:rPr>
          <w:rFonts w:hAnsi="Times New Roman" w:ascii="Times New Roman"/>
          <w:sz w:val="22"/>
          <w:szCs w:val="22"/>
          <w:lang w:val="hr-HR"/>
        </w:rPr>
        <w:t>16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14D96">
        <w:rPr>
          <w:rFonts w:hAnsi="Times New Roman" w:ascii="Times New Roman"/>
          <w:sz w:val="22"/>
          <w:szCs w:val="22"/>
          <w:lang w:val="hr-HR"/>
        </w:rPr>
        <w:t>prosinc</w:t>
      </w:r>
      <w:r w:rsidR="00FE4E61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E4E61" w:rsidP="0002593A" w:rsidR="00FE4E6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4D96">
        <w:rPr>
          <w:rFonts w:hAnsi="Times New Roman" w:ascii="Times New Roman"/>
          <w:sz w:val="22"/>
          <w:szCs w:val="22"/>
          <w:lang w:val="hr-HR"/>
        </w:rPr>
        <w:t>Raiffeisenbank Austria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E4E61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04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36FB9">
      <w:rPr>
        <w:rFonts w:hAnsi="Times New Roman" w:ascii="Times New Roman"/>
        <w:b/>
        <w:sz w:val="22"/>
        <w:szCs w:val="22"/>
        <w:lang w:val="hr-HR"/>
      </w:rPr>
      <w:t>2743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736FB9">
      <w:rPr>
        <w:rFonts w:hAnsi="Times New Roman" w:ascii="Times New Roman"/>
        <w:b/>
        <w:sz w:val="22"/>
        <w:szCs w:val="22"/>
        <w:lang w:val="hr-HR"/>
      </w:rPr>
      <w:t>743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423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0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4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42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0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4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42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St-2743/2015</izvorni_sadrzaj>
    <derivirana_varijabla naziv="DomainObject.Predmet.OznakaBroj_1">St-2743/2015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KORINA TEKSTIL jednostavno društvo s ograničenom odgovornošću za proizvodnju tekstila i trgovinu</izvorni_sadrzaj>
    <derivirana_varijabla naziv="DomainObject.Predmet.ProtustrankaFormated_1">  KORINA TEKSTIL jednostavno društvo s ograničenom odgovornošću za proizvodnju tekstila i trgovinu</derivirana_varijabla>
  </DomainObject.Predmet.ProtustrankaFormated>
  <DomainObject.Predmet.ProtustrankaFormatedOIB>
    <izvorni_sadrzaj>  KORINA TEKSTIL jednostavno društvo s ograničenom odgovornošću za proizvodnju tekstila i trgovinu, OIB 74911750245</izvorni_sadrzaj>
    <derivirana_varijabla naziv="DomainObject.Predmet.ProtustrankaFormatedOIB_1">  KORINA TEKSTIL jednostavno društvo s ograničenom odgovornošću za proizvodnju tekstila i trgovinu, OIB 74911750245</derivirana_varijabla>
  </DomainObject.Predmet.ProtustrankaFormatedOIB>
  <DomainObject.Predmet.ProtustrankaFormatedWithAdress>
    <izvorni_sadrzaj> KORINA TEKSTIL jednostavno društvo s ograničenom odgovornošću za proizvodnju tekstila i trgovinu, Oca Ante Gabrića 61, 20350 Metković</izvorni_sadrzaj>
    <derivirana_varijabla naziv="DomainObject.Predmet.ProtustrankaFormatedWithAdress_1"> KORINA TEKSTIL jednostavno društvo s ograničenom odgovornošću za proizvodnju tekstila i trgovinu, Oca Ante Gabrića 61, 20350 Metković</derivirana_varijabla>
  </DomainObject.Predmet.ProtustrankaFormatedWithAdress>
  <DomainObject.Predmet.ProtustrankaFormatedWithAdressOIB>
    <izvorni_sadrzaj> KORINA TEKSTIL jednostavno društvo s ograničenom odgovornošću za proizvodnju tekstila i trgovinu, OIB 74911750245, Oca Ante Gabrića 61, 20350 Metković</izvorni_sadrzaj>
    <derivirana_varijabla naziv="DomainObject.Predmet.ProtustrankaFormatedWithAdressOIB_1"> KORINA TEKSTIL jednostavno društvo s ograničenom odgovornošću za proizvodnju tekstila i trgovinu, OIB 74911750245, Oca Ante Gabrića 61, 20350 Metković</derivirana_varijabla>
  </DomainObject.Predmet.ProtustrankaFormatedWithAdressOIB>
  <DomainObject.Predmet.ProtustrankaWithAdress>
    <izvorni_sadrzaj>KORINA TEKSTIL jednostavno društvo s ograničenom odgovornošću za proizvodnju tekstila i trgovinu Oca Ante Gabrića 61, 20350 Metković</izvorni_sadrzaj>
    <derivirana_varijabla naziv="DomainObject.Predmet.ProtustrankaWithAdress_1">KORINA TEKSTIL jednostavno društvo s ograničenom odgovornošću za proizvodnju tekstila i trgovinu Oca Ante Gabrića 61, 20350 Metković</derivirana_varijabla>
  </DomainObject.Predmet.ProtustrankaWithAdress>
  <DomainObject.Predmet.ProtustrankaWithAdressOIB>
    <izvorni_sadrzaj>KORINA TEKSTIL jednostavno društvo s ograničenom odgovornošću za proizvodnju tekstila i trgovinu, OIB 74911750245, Oca Ante Gabrića 61, 20350 Metković</izvorni_sadrzaj>
    <derivirana_varijabla naziv="DomainObject.Predmet.ProtustrankaWithAdressOIB_1">KORINA TEKSTIL jednostavno društvo s ograničenom odgovornošću za proizvodnju tekstila i trgovinu, OIB 74911750245, Oca Ante Gabrića 61, 20350 Metković</derivirana_varijabla>
  </DomainObject.Predmet.ProtustrankaWithAdressOIB>
  <DomainObject.Predmet.ProtustrankaNazivFormated>
    <izvorni_sadrzaj>KORINA TEKSTIL jednostavno društvo s ograničenom odgovornošću za proizvodnju tekstila i trgovinu</izvorni_sadrzaj>
    <derivirana_varijabla naziv="DomainObject.Predmet.ProtustrankaNazivFormated_1">KORINA TEKSTIL jednostavno društvo s ograničenom odgovornošću za proizvodnju tekstila i trgovinu</derivirana_varijabla>
  </DomainObject.Predmet.ProtustrankaNazivFormated>
  <DomainObject.Predmet.ProtustrankaNazivFormatedOIB>
    <izvorni_sadrzaj>KORINA TEKSTIL jednostavno društvo s ograničenom odgovornošću za proizvodnju tekstila i trgovinu, OIB 74911750245</izvorni_sadrzaj>
    <derivirana_varijabla naziv="DomainObject.Predmet.ProtustrankaNazivFormatedOIB_1">KORINA TEKSTIL jednostavno društvo s ograničenom odgovornošću za proizvodnju tekstila i trgovinu, OIB 74911750245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74463.25</izvorni_sadrzaj>
    <derivirana_varijabla naziv="DomainObject.Predmet.TrenutnaVrijednost_1">74463.25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KORINA TEKSTIL jednostavno društvo s ograničenom odgovornošću za proizvodnju tekstila i trgovinu</item>
    </izvorni_sadrzaj>
    <derivirana_varijabla naziv="DomainObject.Predmet.ProtuStrankaListFormated_1">
      <item>KORINA TEKSTIL jednostavno društvo s ograničenom odgovornošću za proizvodnju tekstila i trgovinu</item>
    </derivirana_varijabla>
  </DomainObject.Predmet.ProtuStrankaListFormated>
  <DomainObject.Predmet.ProtuStrankaListFormatedOIB>
    <izvorni_sadrzaj>
      <item>KORINA TEKSTIL jednostavno društvo s ograničenom odgovornošću za proizvodnju tekstila i trgovinu, OIB 74911750245</item>
    </izvorni_sadrzaj>
    <derivirana_varijabla naziv="DomainObject.Predmet.ProtuStrankaListFormatedOIB_1">
      <item>KORINA TEKSTIL jednostavno društvo s ograničenom odgovornošću za proizvodnju tekstila i trgovinu, OIB 74911750245</item>
    </derivirana_varijabla>
  </DomainObject.Predmet.ProtuStrankaListFormatedOIB>
  <DomainObject.Predmet.ProtuStrankaListFormatedWithAdress>
    <izvorni_sadrzaj>
      <item>KORINA TEKSTIL jednostavno društvo s ograničenom odgovornošću za proizvodnju tekstila i trgovinu, Oca Ante Gabrića 61, 20350 Metković</item>
    </izvorni_sadrzaj>
    <derivirana_varijabla naziv="DomainObject.Predmet.ProtuStrankaListFormatedWithAdress_1">
      <item>KORINA TEKSTIL jednostavno društvo s ograničenom odgovornošću za proizvodnju tekstila i trgovinu, Oca Ante Gabrića 61, 20350 Metković</item>
    </derivirana_varijabla>
  </DomainObject.Predmet.ProtuStrankaListFormatedWithAdress>
  <DomainObject.Predmet.ProtuStrankaListFormatedWithAdressOIB>
    <izvorni_sadrzaj>
      <item>KORINA TEKSTIL jednostavno društvo s ograničenom odgovornošću za proizvodnju tekstila i trgovinu, OIB 74911750245, Oca Ante Gabrića 61, 20350 Metković</item>
    </izvorni_sadrzaj>
    <derivirana_varijabla naziv="DomainObject.Predmet.ProtuStrankaListFormatedWithAdressOIB_1">
      <item>KORINA TEKSTIL jednostavno društvo s ograničenom odgovornošću za proizvodnju tekstila i trgovinu, OIB 74911750245, Oca Ante Gabrića 61, 20350 Metković</item>
    </derivirana_varijabla>
  </DomainObject.Predmet.ProtuStrankaListFormatedWithAdressOIB>
  <DomainObject.Predmet.ProtuStrankaListNazivFormated>
    <izvorni_sadrzaj>
      <item>KORINA TEKSTIL jednostavno društvo s ograničenom odgovornošću za proizvodnju tekstila i trgovinu</item>
    </izvorni_sadrzaj>
    <derivirana_varijabla naziv="DomainObject.Predmet.ProtuStrankaListNazivFormated_1">
      <item>KORINA TEKSTIL jednostavno društvo s ograničenom odgovornošću za proizvodnju tekstila i trgovinu</item>
    </derivirana_varijabla>
  </DomainObject.Predmet.ProtuStrankaListNazivFormated>
  <DomainObject.Predmet.ProtuStrankaListNazivFormatedOIB>
    <izvorni_sadrzaj>
      <item>KORINA TEKSTIL jednostavno društvo s ograničenom odgovornošću za proizvodnju tekstila i trgovinu, OIB 74911750245</item>
    </izvorni_sadrzaj>
    <derivirana_varijabla naziv="DomainObject.Predmet.ProtuStrankaListNazivFormatedOIB_1">
      <item>KORINA TEKSTIL jednostavno društvo s ograničenom odgovornošću za proizvodnju tekstila i trgovinu, OIB 74911750245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KORINA TEKSTIL jednostavno društvo s ograničenom odgovornošću za proizvodnju tekstila i trgovinu</izvorni_sadrzaj>
    <derivirana_varijabla naziv="DomainObject.Predmet.ProtustrankaIDrugi_1">KORINA TEKSTIL jednostavno društvo s ograničenom odgovornošću za proizvodnju tekstila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KORINA TEKSTIL jednostavno društvo s ograničenom odgovornošću za proizvodnju tekstila i trgovinu, OIB 74911750245, Oca Ante Gabrića 61, 20350 Metković</izvorni_sadrzaj>
    <derivirana_varijabla naziv="DomainObject.Predmet.ProtustrankaIDrugiAdressOIB_1">KORINA TEKSTIL jednostavno društvo s ograničenom odgovornošću za proizvodnju tekstila i trgovinu, OIB 74911750245,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KORINA TEKSTIL jednostavno društvo s ograničenom odgovornošću za proizvodnju tekstila i trgovinu</item>
    </izvorni_sadrzaj>
    <derivirana_varijabla naziv="DomainObject.Predmet.SudioniciListNaziv_1">
      <item>FINA, RC Split, Podružnica Dubrovnik</item>
      <item>KORINA TEKSTIL jednostavno društvo s ograničenom odgovornošću za proizvodnju tekstila i trgovinu</item>
    </derivirana_varijabla>
  </DomainObject.Predmet.SudioniciListNaziv>
  <DomainObject.Predmet.SudioniciListAdressOIB>
    <izvorni_sadrzaj>
      <item>FINA, RC Split, Podružnica Dubrovnik, OIB 85821130368, Vukovarska 2,20000 Dubrovnik</item>
      <item>KORINA TEKSTIL jednostavno društvo s ograničenom odgovornošću za proizvodnju tekstila i trgovinu, OIB 74911750245, Oca Ante Gabrića 61,20350 Metković</item>
    </izvorni_sadrzaj>
    <derivirana_varijabla naziv="DomainObject.Predmet.SudioniciListAdressOIB_1">
      <item>FINA, RC Split, Podružnica Dubrovnik, OIB 85821130368, Vukovarska 2,20000 Dubrovnik</item>
      <item>KORINA TEKSTIL jednostavno društvo s ograničenom odgovornošću za proizvodnju tekstila i trgovinu, OIB 74911750245, Oca Ante Gabrića 61,20350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74911750245</item>
    </izvorni_sadrzaj>
    <derivirana_varijabla naziv="DomainObject.Predmet.SudioniciListNazivOIB_1">
      <item>, OIB 85821130368</item>
      <item>, OIB 74911750245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5AC6-8AA0-4F6D-A5A7-99E66565B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2696</properties:Characters>
  <properties:Lines>87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2016-03-29T11:39:00Z</dcterms:created>
  <dc:creator>Sudsko vijeæe</dc:creator>
  <cp:lastModifiedBy>Katarina Franković</cp:lastModifiedBy>
  <cp:lastPrinted>2016-03-29T11:40:00Z</cp:lastPrinted>
  <dcterms:modified xmlns:xsi="http://www.w3.org/2001/XMLSchema-instance" xsi:type="dcterms:W3CDTF">2016-03-29T11:40:00Z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