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69c5" w14:paraId="53969c5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St-191/15</w:t>
      </w:r>
      <w:r w:rsidR="00A27D63">
        <w:t>-50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AD103F" w:rsidP="00AD103F" w:rsidR="00AD103F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>NES - SPORT, d.o.o. – u stečaju, Zagreb, Goljak 3/A, OIB: 5128</w:t>
      </w:r>
      <w:r w:rsidR="0081269F">
        <w:t>7418429, MBS: 080137301, dana 9</w:t>
      </w:r>
      <w:r>
        <w:t>.</w:t>
      </w:r>
      <w:r w:rsidR="0081269F">
        <w:t xml:space="preserve"> veljače</w:t>
      </w:r>
      <w:r>
        <w:t xml:space="preserve"> 20</w:t>
      </w:r>
      <w:r w:rsidR="0081269F">
        <w:t>17</w:t>
      </w:r>
      <w:r>
        <w:t xml:space="preserve">. godine,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>z a k lj u č i o   j e</w:t>
      </w:r>
    </w:p>
    <w:p w:rsidRDefault="0081269F" w:rsidP="003812A3" w:rsidR="0081269F">
      <w:pPr>
        <w:jc w:val="both"/>
      </w:pPr>
    </w:p>
    <w:p w:rsidRDefault="0081269F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AD103F">
        <w:t>Davor Biščan</w:t>
      </w:r>
      <w:r w:rsidR="003812A3">
        <w:t xml:space="preserve"> </w:t>
      </w:r>
      <w:r>
        <w:t>da u roku od 15</w:t>
      </w:r>
      <w:r w:rsidR="003812A3" w:rsidRPr="009A6899">
        <w:t xml:space="preserve"> dana </w:t>
      </w:r>
      <w:r w:rsidR="00AD103F">
        <w:t xml:space="preserve">od dana primitka zaključka dostavi </w:t>
      </w:r>
      <w:r w:rsidR="003812A3"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81269F" w:rsidP="003812A3" w:rsidR="003812A3">
      <w:pPr>
        <w:jc w:val="center"/>
      </w:pPr>
      <w:r>
        <w:t>U Zagrebu 9</w:t>
      </w:r>
      <w:r w:rsidR="003812A3">
        <w:t>.</w:t>
      </w:r>
      <w:r>
        <w:t xml:space="preserve"> veljače</w:t>
      </w:r>
      <w:r w:rsidR="003812A3">
        <w:t xml:space="preserve"> 201</w:t>
      </w:r>
      <w:r>
        <w:t>7</w:t>
      </w:r>
      <w:r w:rsidR="003812A3">
        <w:t>.</w:t>
      </w:r>
    </w:p>
    <w:p w:rsidRDefault="009C4D03" w:rsidP="00A27D63" w:rsidR="00A27D6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A27D6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7D63" w:rsidP="00E91121" w:rsidR="00A27D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7D63" w:rsidP="00E91121" w:rsidR="00A27D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7D63" w:rsidP="00E91121" w:rsidR="00A27D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7D63" w:rsidP="00E91121" w:rsidR="00A27D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4D03" w:rsidP="00A27D63" w:rsidR="009C4D0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9C4D03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523F73"/>
    <w:rsid w:val="0081269F"/>
    <w:rsid w:val="009C4D03"/>
    <w:rsid w:val="00A27D63"/>
    <w:rsid w:val="00AD103F"/>
    <w:rsid w:val="00E4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5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58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58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58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5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58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58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58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zastupanog po punomoćniku OD ŠPEHAR &amp; ŠPEHAR; vjerovnici</izvorni_sadrzaj>
    <derivirana_varijabla naziv="DomainObject.Predmet.StrankaFormated_1">  Iva Kudrna-blažanin zastupanog po punomoćniku OD ŠPEHAR &amp; ŠPEHAR; vjerovnici</derivirana_varijabla>
  </DomainObject.Predmet.StrankaFormated>
  <DomainObject.Predmet.StrankaFormatedOIB>
    <izvorni_sadrzaj>  Iva Kudrna-blažanin, OIB 28450797901 zastupanog po punomoćniku OD ŠPEHAR &amp; ŠPEHAR; vjerovnici</izvorni_sadrzaj>
    <derivirana_varijabla naziv="DomainObject.Predmet.StrankaFormatedOIB_1">  Iva Kudrna-blažanin, OIB 28450797901 zastupanog po punomoćniku OD ŠPEHAR &amp; ŠPEHAR; vjerovnici</derivirana_varijabla>
  </DomainObject.Predmet.StrankaFormatedOIB>
  <DomainObject.Predmet.StrankaFormatedWithAdress>
    <izvorni_sadrzaj> Iva Kudrna-blažanin, Ivana Šibla 16, 10000 Zagreb zastupanog po punomoćniku OD ŠPEHAR &amp; ŠPEHAR; vjerovnici</izvorni_sadrzaj>
    <derivirana_varijabla naziv="DomainObject.Predmet.StrankaFormatedWithAdress_1"> Iva Kudrna-blažanin, Ivana Šibla 16, 10000 Zagreb zastupanog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zastupanog po punomoćniku OD ŠPEHAR &amp; ŠPEHAR; vjerovnici</izvorni_sadrzaj>
    <derivirana_varijabla naziv="DomainObject.Predmet.StrankaFormatedWithAdressOIB_1"> Iva Kudrna-blažanin, OIB 28450797901, Ivana Šibla 16, 10000 Zagreb zastupanog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zastupanog po punomoćniku OD ŠPEHAR &amp; ŠPEHAR</item>
      <item>vjerovnici</item>
    </izvorni_sadrzaj>
    <derivirana_varijabla naziv="DomainObject.Predmet.StrankaListFormated_1">
      <item>Iva Kudrna-blažanin zastupanog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zastupanog po punomoćniku OD ŠPEHAR &amp; ŠPEHAR</item>
      <item>vjerovnici</item>
    </izvorni_sadrzaj>
    <derivirana_varijabla naziv="DomainObject.Predmet.StrankaListFormatedOIB_1">
      <item>Iva Kudrna-blažanin, OIB 28450797901 zastupanog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zastupanog po punomoćniku OD ŠPEHAR &amp; ŠPEHAR</item>
      <item>vjerovnici</item>
    </izvorni_sadrzaj>
    <derivirana_varijabla naziv="DomainObject.Predmet.StrankaListFormatedWithAdress_1">
      <item>Iva Kudrna-blažanin, Ivana Šibla 16, 10000 Zagreb zastupanog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zastupanog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zastupanog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635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2017-02-09T14:02:00Z</dcterms:created>
  <dc:creator>Nikola Ribarić</dc:creator>
  <cp:lastModifiedBy>Jadranka Zelić</cp:lastModifiedBy>
  <cp:lastPrinted>2017-02-09T14:02:00Z</cp:lastPrinted>
  <dcterms:modified xmlns:xsi="http://www.w3.org/2001/XMLSchema-instance" xsi:type="dcterms:W3CDTF">2017-02-09T14:03:00Z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