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vnd.openxmlformats-officedocument.spreadsheetml.sheet" Extension="xlsx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f89a" w14:paraId="2b7f89a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AB0476">
        <w:rPr>
          <w:rFonts w:hAnsi="Times New Roman" w:ascii="Times New Roman"/>
          <w:sz w:val="24"/>
          <w:szCs w:val="24"/>
          <w:lang w:val="pl-PL"/>
        </w:rPr>
        <w:t>: Trgovački sud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</w:t>
      </w:r>
      <w:r w:rsidR="00AB0476">
        <w:rPr>
          <w:rFonts w:hAnsi="Times New Roman" w:ascii="Times New Roman"/>
          <w:sz w:val="24"/>
          <w:szCs w:val="24"/>
          <w:lang w:val="pl-PL"/>
        </w:rPr>
        <w:t>: St-</w:t>
      </w:r>
      <w:r w:rsidR="00E26F5C">
        <w:rPr>
          <w:rFonts w:hAnsi="Times New Roman" w:ascii="Times New Roman"/>
          <w:sz w:val="24"/>
          <w:szCs w:val="24"/>
          <w:lang w:val="pl-PL"/>
        </w:rPr>
        <w:t>5553</w:t>
      </w:r>
      <w:r w:rsidR="00AB0476">
        <w:rPr>
          <w:rFonts w:hAnsi="Times New Roman" w:ascii="Times New Roman"/>
          <w:sz w:val="24"/>
          <w:szCs w:val="24"/>
          <w:lang w:val="pl-PL"/>
        </w:rPr>
        <w:t>/1</w:t>
      </w:r>
      <w:r w:rsidR="00E26F5C">
        <w:rPr>
          <w:rFonts w:hAnsi="Times New Roman" w:ascii="Times New Roman"/>
          <w:sz w:val="24"/>
          <w:szCs w:val="24"/>
          <w:lang w:val="pl-PL"/>
        </w:rPr>
        <w:t>6</w:t>
      </w:r>
    </w:p>
    <w:p w:rsidRDefault="00702487" w:rsidP="00702487" w:rsidR="00AB0476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sjedište)</w:t>
      </w:r>
      <w:r w:rsidR="00AB0476">
        <w:rPr>
          <w:rFonts w:hAnsi="Times New Roman" w:ascii="Times New Roman"/>
          <w:sz w:val="24"/>
          <w:szCs w:val="24"/>
          <w:lang w:val="pl-PL"/>
        </w:rPr>
        <w:t>: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26F5C" w:rsidP="00702487" w:rsidR="0070248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S.P.A.K.</w:t>
      </w:r>
      <w:r w:rsidR="00FA204F">
        <w:rPr>
          <w:rFonts w:hAnsi="Times New Roman" w:ascii="Times New Roman"/>
          <w:sz w:val="24"/>
          <w:szCs w:val="24"/>
          <w:lang w:val="pl-PL"/>
        </w:rPr>
        <w:t xml:space="preserve"> d.o.o.</w:t>
      </w:r>
      <w:r w:rsidR="002D3390">
        <w:rPr>
          <w:rFonts w:hAnsi="Times New Roman" w:ascii="Times New Roman"/>
          <w:sz w:val="24"/>
          <w:szCs w:val="24"/>
          <w:lang w:val="pl-PL"/>
        </w:rPr>
        <w:t xml:space="preserve"> u stečaju</w:t>
      </w:r>
      <w:r w:rsidR="00AB0476">
        <w:rPr>
          <w:rFonts w:hAnsi="Times New Roman" w:ascii="Times New Roman"/>
          <w:sz w:val="24"/>
          <w:szCs w:val="24"/>
          <w:lang w:val="pl-PL"/>
        </w:rPr>
        <w:t xml:space="preserve">, OIB </w:t>
      </w:r>
      <w:r>
        <w:rPr>
          <w:rFonts w:hAnsi="Times New Roman" w:ascii="Times New Roman"/>
          <w:sz w:val="24"/>
          <w:szCs w:val="24"/>
          <w:lang w:val="pl-PL"/>
        </w:rPr>
        <w:t>51125824884</w:t>
      </w:r>
      <w:r w:rsidR="00AB0476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FA204F">
        <w:rPr>
          <w:rFonts w:hAnsi="Times New Roman" w:ascii="Times New Roman"/>
          <w:sz w:val="24"/>
          <w:szCs w:val="24"/>
          <w:lang w:val="pl-PL"/>
        </w:rPr>
        <w:t>Zagreb</w:t>
      </w:r>
      <w:r w:rsidR="00AB0476">
        <w:rPr>
          <w:rFonts w:hAnsi="Times New Roman" w:ascii="Times New Roman"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sz w:val="24"/>
          <w:szCs w:val="24"/>
          <w:lang w:val="pl-PL"/>
        </w:rPr>
        <w:t>Krndijska 29</w:t>
      </w:r>
      <w:r w:rsidR="00AB0476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56D6E" w:rsidP="00702487" w:rsidR="00056D6E">
      <w:pPr>
        <w:rPr>
          <w:rFonts w:hAnsi="Times New Roman" w:ascii="Times New Roman"/>
          <w:sz w:val="24"/>
          <w:szCs w:val="24"/>
          <w:lang w:val="pl-PL"/>
        </w:rPr>
      </w:pPr>
    </w:p>
    <w:p w:rsidRDefault="00056D6E" w:rsidP="00702487" w:rsidR="00056D6E">
      <w:pPr>
        <w:rPr>
          <w:rFonts w:hAnsi="Times New Roman" w:ascii="Times New Roman"/>
          <w:sz w:val="24"/>
          <w:szCs w:val="24"/>
          <w:lang w:val="pl-PL"/>
        </w:rPr>
      </w:pPr>
    </w:p>
    <w:p w:rsidRDefault="00056D6E" w:rsidP="00702487" w:rsidR="00056D6E" w:rsidRPr="00BC2DB2">
      <w:pPr>
        <w:rPr>
          <w:rFonts w:hAnsi="Times New Roman" w:ascii="Times New Roman"/>
          <w:sz w:val="24"/>
          <w:szCs w:val="24"/>
          <w:lang w:val="pl-PL"/>
        </w:rPr>
      </w:pP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285D96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8267D5" w:rsidP="008267D5" w:rsidR="008267D5" w:rsidRPr="00FA204F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FA204F" w:rsidP="000D0BB9" w:rsidR="00FA204F">
      <w:pPr>
        <w:pStyle w:val="Bezproreda"/>
        <w:ind w:left="1080"/>
        <w:rPr>
          <w:rFonts w:hAnsi="Times New Roman" w:ascii="Times New Roman"/>
          <w:sz w:val="24"/>
          <w:szCs w:val="24"/>
        </w:rPr>
      </w:pPr>
    </w:p>
    <w:p w:rsidRDefault="008267D5" w:rsidP="00702487" w:rsidR="008267D5">
      <w:pPr>
        <w:pStyle w:val="Bezproreda"/>
        <w:rPr>
          <w:rFonts w:hAnsi="Times New Roman" w:ascii="Times New Roman"/>
          <w:sz w:val="24"/>
          <w:szCs w:val="24"/>
        </w:rPr>
      </w:pPr>
    </w:p>
    <w:p w:rsidRDefault="008267D5" w:rsidP="008267D5" w:rsidR="003A04C7">
      <w:pPr>
        <w:pStyle w:val="Bezproreda"/>
        <w:ind w:right="-14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PRVI VIŠI ISPLATNI RED</w:t>
      </w:r>
      <w:bookmarkStart w:name="_Hlk495570797" w:id="1"/>
      <w:bookmarkStart w:name="_MON_1568987354" w:id="2"/>
      <w:bookmarkEnd w:id="2"/>
      <w:r w:rsidR="00A40694">
        <w:rPr>
          <w:rFonts w:hAnsi="Times New Roman" w:ascii="Times New Roman"/>
          <w:sz w:val="24"/>
          <w:szCs w:val="24"/>
        </w:rPr>
        <w:object w:dyaOrig="2737" w:dxaOrig="14705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id="_x0000_i1025" style="width:712.5pt;height:133.5pt" type="#_x0000_t75">
            <v:imagedata r:id="rId9" o:title=""/>
          </v:shape>
          <o:OLEObject r:id="rId10" ObjectID="_1596435548" DrawAspect="Content" ShapeID="_x0000_i1025" ProgID="Excel.Sheet.12" Type="Embed"/>
        </w:object>
      </w:r>
      <w:bookmarkEnd w:id="1"/>
    </w:p>
    <w:p w:rsidRDefault="008267D5" w:rsidP="00702487" w:rsidR="00A7289F" w:rsidRPr="008267D5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267D5">
        <w:rPr>
          <w:rFonts w:hAnsi="Times New Roman" w:ascii="Times New Roman"/>
          <w:b/>
          <w:sz w:val="24"/>
          <w:szCs w:val="24"/>
        </w:rPr>
        <w:lastRenderedPageBreak/>
        <w:t>DRUGI VIŠI ISPLATNI RED</w:t>
      </w:r>
    </w:p>
    <w:bookmarkStart w:name="_MON_1569317248" w:id="3"/>
    <w:bookmarkEnd w:id="3"/>
    <w:p w:rsidRDefault="00F17F16" w:rsidP="00624BA2" w:rsidR="008267D5">
      <w:pPr>
        <w:pStyle w:val="Naslov2"/>
      </w:pPr>
      <w:r>
        <w:object w:dyaOrig="3946" w:dxaOrig="15485">
          <v:shape o:ole="" id="_x0000_i1026" style="width:750pt;height:192pt" type="#_x0000_t75">
            <v:imagedata r:id="rId11" o:title=""/>
          </v:shape>
          <o:OLEObject r:id="rId12" ObjectID="_1596435549" DrawAspect="Content" ShapeID="_x0000_i1026" ProgID="Excel.Sheet.12" Type="Embed"/>
        </w:object>
      </w:r>
    </w:p>
    <w:p w:rsidRDefault="00086342" w:rsidP="00702487" w:rsidR="00086342">
      <w:pPr>
        <w:pStyle w:val="Bezproreda"/>
        <w:rPr>
          <w:rFonts w:hAnsi="Times New Roman" w:ascii="Times New Roman"/>
          <w:sz w:val="24"/>
          <w:szCs w:val="24"/>
        </w:rPr>
      </w:pPr>
    </w:p>
    <w:p w:rsidRDefault="00086342" w:rsidP="00702487" w:rsidR="00086342">
      <w:pPr>
        <w:pStyle w:val="Bezproreda"/>
        <w:rPr>
          <w:rFonts w:hAnsi="Times New Roman" w:ascii="Times New Roman"/>
          <w:sz w:val="24"/>
          <w:szCs w:val="24"/>
        </w:rPr>
      </w:pPr>
    </w:p>
    <w:p w:rsidRDefault="001B2799" w:rsidP="00702487" w:rsidR="001B2799">
      <w:pPr>
        <w:pStyle w:val="Bezproreda"/>
        <w:rPr>
          <w:rFonts w:hAnsi="Times New Roman" w:ascii="Times New Roman"/>
          <w:sz w:val="24"/>
          <w:szCs w:val="24"/>
        </w:rPr>
      </w:pPr>
    </w:p>
    <w:p w:rsidRDefault="001B2799" w:rsidP="00702487" w:rsidR="001B2799">
      <w:pPr>
        <w:pStyle w:val="Bezproreda"/>
        <w:rPr>
          <w:rFonts w:hAnsi="Times New Roman" w:ascii="Times New Roman"/>
          <w:sz w:val="24"/>
          <w:szCs w:val="24"/>
        </w:rPr>
      </w:pPr>
    </w:p>
    <w:p w:rsidRDefault="001B2799" w:rsidP="00702487" w:rsidR="001B2799">
      <w:pPr>
        <w:pStyle w:val="Bezproreda"/>
        <w:rPr>
          <w:rFonts w:hAnsi="Times New Roman" w:ascii="Times New Roman"/>
          <w:sz w:val="24"/>
          <w:szCs w:val="24"/>
        </w:rPr>
      </w:pPr>
    </w:p>
    <w:p w:rsidRDefault="001B2799" w:rsidP="00702487" w:rsidR="001B2799">
      <w:pPr>
        <w:pStyle w:val="Bezproreda"/>
        <w:rPr>
          <w:rFonts w:hAnsi="Times New Roman" w:ascii="Times New Roman"/>
          <w:sz w:val="24"/>
          <w:szCs w:val="24"/>
        </w:rPr>
      </w:pPr>
    </w:p>
    <w:p w:rsidRDefault="001B2799" w:rsidP="00702487" w:rsidR="001B2799">
      <w:pPr>
        <w:pStyle w:val="Bezproreda"/>
        <w:rPr>
          <w:rFonts w:hAnsi="Times New Roman" w:ascii="Times New Roman"/>
          <w:sz w:val="24"/>
          <w:szCs w:val="24"/>
        </w:rPr>
      </w:pPr>
    </w:p>
    <w:p w:rsidRDefault="001B2799" w:rsidP="00702487" w:rsidR="001B2799">
      <w:pPr>
        <w:pStyle w:val="Bezproreda"/>
        <w:rPr>
          <w:rFonts w:hAnsi="Times New Roman" w:ascii="Times New Roman"/>
          <w:sz w:val="24"/>
          <w:szCs w:val="24"/>
        </w:rPr>
      </w:pPr>
    </w:p>
    <w:p w:rsidRDefault="001B2799" w:rsidP="00702487" w:rsidR="001B2799">
      <w:pPr>
        <w:pStyle w:val="Bezproreda"/>
        <w:rPr>
          <w:rFonts w:hAnsi="Times New Roman" w:ascii="Times New Roman"/>
          <w:sz w:val="24"/>
          <w:szCs w:val="24"/>
        </w:rPr>
      </w:pPr>
    </w:p>
    <w:p w:rsidRDefault="001B2799" w:rsidP="00702487" w:rsidR="001B2799">
      <w:pPr>
        <w:pStyle w:val="Bezproreda"/>
        <w:rPr>
          <w:rFonts w:hAnsi="Times New Roman" w:ascii="Times New Roman"/>
          <w:sz w:val="24"/>
          <w:szCs w:val="24"/>
        </w:rPr>
      </w:pPr>
    </w:p>
    <w:p w:rsidRDefault="001B2799" w:rsidP="00702487" w:rsidR="001B2799">
      <w:pPr>
        <w:pStyle w:val="Bezproreda"/>
        <w:rPr>
          <w:rFonts w:hAnsi="Times New Roman" w:ascii="Times New Roman"/>
          <w:sz w:val="24"/>
          <w:szCs w:val="24"/>
        </w:rPr>
      </w:pPr>
    </w:p>
    <w:p w:rsidRDefault="001B2799" w:rsidP="00702487" w:rsidR="001B2799">
      <w:pPr>
        <w:pStyle w:val="Bezproreda"/>
        <w:rPr>
          <w:rFonts w:hAnsi="Times New Roman" w:ascii="Times New Roman"/>
          <w:sz w:val="24"/>
          <w:szCs w:val="24"/>
        </w:rPr>
      </w:pPr>
    </w:p>
    <w:p w:rsidRDefault="008267D5" w:rsidP="00702487" w:rsidR="008267D5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927CD2" w:rsidR="003A73B6" w:rsidRPr="00E5540B">
      <w:pPr>
        <w:pStyle w:val="Odlomakpopisa"/>
        <w:numPr>
          <w:ilvl w:val="0"/>
          <w:numId w:val="1"/>
        </w:numPr>
        <w:ind w:firstLine="0" w:right="-141" w:left="0"/>
        <w:jc w:val="center"/>
        <w:rPr>
          <w:rFonts w:eastAsia="Times New Roman"/>
          <w:color w:val="000000"/>
          <w:lang w:eastAsia="hr-HR"/>
        </w:rPr>
      </w:pPr>
      <w:r w:rsidRPr="003A73B6">
        <w:rPr>
          <w:rFonts w:hAnsi="Times New Roman" w:ascii="Times New Roman"/>
          <w:b/>
          <w:sz w:val="24"/>
        </w:rPr>
        <w:lastRenderedPageBreak/>
        <w:t>TABLICA RAZLUČNIH PRAVA</w:t>
      </w:r>
      <w:bookmarkStart w:name="_Hlk495243642" w:id="4"/>
    </w:p>
    <w:p w:rsidRDefault="00E5540B" w:rsidP="00E5540B" w:rsidR="00E5540B" w:rsidRPr="00E5540B">
      <w:pPr>
        <w:ind w:right="-141"/>
        <w:jc w:val="center"/>
        <w:rPr>
          <w:rFonts w:eastAsia="Times New Roman"/>
          <w:color w:val="000000"/>
          <w:lang w:eastAsia="hr-HR"/>
        </w:rPr>
      </w:pPr>
    </w:p>
    <w:bookmarkStart w:name="_MON_1568984809" w:id="5"/>
    <w:bookmarkEnd w:id="5"/>
    <w:p w:rsidRDefault="00F17F16" w:rsidP="003A73B6" w:rsidR="00962AC3" w:rsidRPr="003A73B6">
      <w:pPr>
        <w:pStyle w:val="Odlomakpopisa"/>
        <w:ind w:right="-141" w:left="0"/>
        <w:rPr>
          <w:rFonts w:eastAsia="Times New Roman"/>
          <w:color w:val="000000"/>
          <w:lang w:eastAsia="hr-HR"/>
        </w:rPr>
      </w:pPr>
      <w:r>
        <w:rPr>
          <w:rFonts w:hAnsi="Times New Roman" w:ascii="Times New Roman"/>
          <w:sz w:val="24"/>
          <w:szCs w:val="24"/>
        </w:rPr>
        <w:object w:dyaOrig="5872" w:dxaOrig="14857">
          <v:shape o:ole="" id="_x0000_i1027" style="width:742.5pt;height:275.25pt" type="#_x0000_t75">
            <v:imagedata r:id="rId13" o:title=""/>
          </v:shape>
          <o:OLEObject r:id="rId14" ObjectID="_1596435550" DrawAspect="Content" ShapeID="_x0000_i1027" ProgID="Excel.Sheet.12" Type="Embed"/>
        </w:object>
      </w:r>
      <w:bookmarkEnd w:id="4"/>
      <w:r w:rsidR="003A73B6" w:rsidRPr="003A73B6">
        <w:rPr>
          <w:rFonts w:hAnsi="Times New Roman" w:ascii="Times New Roman"/>
          <w:sz w:val="24"/>
          <w:szCs w:val="24"/>
        </w:rPr>
        <w:t xml:space="preserve">   </w:t>
      </w:r>
      <w:r w:rsidR="00962AC3" w:rsidRPr="00E5540B">
        <w:rPr>
          <w:rFonts w:eastAsia="Times New Roman"/>
          <w:color w:val="000000"/>
          <w:sz w:val="24"/>
          <w:szCs w:val="24"/>
          <w:lang w:eastAsia="hr-HR"/>
        </w:rPr>
        <w:t>Za sva prava upisana u tablicu razlučnih prava: Javna knjiga u koju je razlučno pravo upisano je zemljišna knjiga.</w:t>
      </w:r>
    </w:p>
    <w:p w:rsidRDefault="00702487" w:rsidP="00702487" w:rsidR="00702487" w:rsidRPr="00655B39">
      <w:pPr>
        <w:jc w:val="center"/>
        <w:rPr>
          <w:rFonts w:hAnsi="Times New Roman" w:ascii="Times New Roman"/>
          <w:sz w:val="24"/>
        </w:rPr>
      </w:pPr>
    </w:p>
    <w:p w:rsidRDefault="00323A70" w:rsidP="00702487" w:rsidR="00323A70">
      <w:pPr>
        <w:rPr>
          <w:rFonts w:hAnsi="Times New Roman" w:ascii="Times New Roman"/>
          <w:sz w:val="24"/>
        </w:rPr>
      </w:pPr>
    </w:p>
    <w:p w:rsidRDefault="00C316EA" w:rsidP="00702487" w:rsidR="00C316EA">
      <w:pPr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FB45F2" w:rsidP="00056D6E" w:rsidR="00C61F72">
      <w:pPr>
        <w:ind w:right="-455"/>
      </w:pPr>
      <w:r>
        <w:rPr>
          <w:rFonts w:hAnsi="Times New Roman" w:ascii="Times New Roman"/>
          <w:sz w:val="24"/>
        </w:rPr>
        <w:t xml:space="preserve">Zagreb, </w:t>
      </w:r>
      <w:r w:rsidR="00702487" w:rsidRPr="00EC155B">
        <w:rPr>
          <w:rFonts w:hAnsi="Times New Roman" w:ascii="Times New Roman"/>
          <w:sz w:val="24"/>
        </w:rPr>
        <w:t xml:space="preserve"> </w:t>
      </w:r>
      <w:r w:rsidR="00496625">
        <w:rPr>
          <w:rFonts w:hAnsi="Times New Roman" w:ascii="Times New Roman"/>
          <w:sz w:val="24"/>
        </w:rPr>
        <w:t>2</w:t>
      </w:r>
      <w:r w:rsidR="00E5540B">
        <w:rPr>
          <w:rFonts w:hAnsi="Times New Roman" w:ascii="Times New Roman"/>
          <w:sz w:val="24"/>
        </w:rPr>
        <w:t>0</w:t>
      </w:r>
      <w:r w:rsidR="00A62DE2">
        <w:rPr>
          <w:rFonts w:hAnsi="Times New Roman" w:ascii="Times New Roman"/>
          <w:sz w:val="24"/>
        </w:rPr>
        <w:t>.</w:t>
      </w:r>
      <w:r w:rsidR="00E5540B">
        <w:rPr>
          <w:rFonts w:hAnsi="Times New Roman" w:ascii="Times New Roman"/>
          <w:sz w:val="24"/>
        </w:rPr>
        <w:t>08</w:t>
      </w:r>
      <w:r w:rsidR="00A62DE2">
        <w:rPr>
          <w:rFonts w:hAnsi="Times New Roman" w:ascii="Times New Roman"/>
          <w:sz w:val="24"/>
        </w:rPr>
        <w:t>.2018.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Tomislav Čoga</w:t>
      </w:r>
    </w:p>
    <w:sectPr w:rsidSect="00056D6E" w:rsidR="00C61F72">
      <w:pgSz w:orient="landscape" w:h="11906" w:w="16838"/>
      <w:pgMar w:gutter="0" w:footer="708" w:header="708" w:left="1417" w:bottom="1417" w:right="1103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986" w:rsidP="00702487" w:rsidR="006A1986">
      <w:pPr>
        <w:spacing w:after="0"/>
      </w:pPr>
      <w:r>
        <w:separator/>
      </w:r>
    </w:p>
  </w:endnote>
  <w:endnote w:id="0" w:type="continuationSeparator">
    <w:p w:rsidRDefault="006A1986" w:rsidP="00702487" w:rsidR="006A198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986" w:rsidP="00702487" w:rsidR="006A1986">
      <w:pPr>
        <w:spacing w:after="0"/>
      </w:pPr>
      <w:r>
        <w:separator/>
      </w:r>
    </w:p>
  </w:footnote>
  <w:footnote w:id="0" w:type="continuationSeparator">
    <w:p w:rsidRDefault="006A1986" w:rsidP="00702487" w:rsidR="006A1986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54607"/>
    <w:rsid w:val="00056D6E"/>
    <w:rsid w:val="00086342"/>
    <w:rsid w:val="000A3788"/>
    <w:rsid w:val="000A5E0F"/>
    <w:rsid w:val="000D0BB9"/>
    <w:rsid w:val="000F14C2"/>
    <w:rsid w:val="00117765"/>
    <w:rsid w:val="00125104"/>
    <w:rsid w:val="00136D9D"/>
    <w:rsid w:val="00152079"/>
    <w:rsid w:val="001747C7"/>
    <w:rsid w:val="001842C5"/>
    <w:rsid w:val="001A1883"/>
    <w:rsid w:val="001A3E76"/>
    <w:rsid w:val="001A7543"/>
    <w:rsid w:val="001B2799"/>
    <w:rsid w:val="00215B74"/>
    <w:rsid w:val="00215DDF"/>
    <w:rsid w:val="00222DC2"/>
    <w:rsid w:val="00285D96"/>
    <w:rsid w:val="00294654"/>
    <w:rsid w:val="002A2D42"/>
    <w:rsid w:val="002C0042"/>
    <w:rsid w:val="002D22F2"/>
    <w:rsid w:val="002D3390"/>
    <w:rsid w:val="002F503A"/>
    <w:rsid w:val="00323A70"/>
    <w:rsid w:val="00323DCF"/>
    <w:rsid w:val="00397AFF"/>
    <w:rsid w:val="003A04C7"/>
    <w:rsid w:val="003A73B6"/>
    <w:rsid w:val="003D0B4D"/>
    <w:rsid w:val="003F3C81"/>
    <w:rsid w:val="00407C7C"/>
    <w:rsid w:val="004433ED"/>
    <w:rsid w:val="00467AED"/>
    <w:rsid w:val="00481587"/>
    <w:rsid w:val="00483602"/>
    <w:rsid w:val="004921CE"/>
    <w:rsid w:val="00496625"/>
    <w:rsid w:val="004B1B1E"/>
    <w:rsid w:val="004D5E1B"/>
    <w:rsid w:val="004D6987"/>
    <w:rsid w:val="004F1520"/>
    <w:rsid w:val="00521DF5"/>
    <w:rsid w:val="00562A53"/>
    <w:rsid w:val="00587246"/>
    <w:rsid w:val="00594398"/>
    <w:rsid w:val="005C3287"/>
    <w:rsid w:val="005E096D"/>
    <w:rsid w:val="00603C43"/>
    <w:rsid w:val="00621298"/>
    <w:rsid w:val="00623B88"/>
    <w:rsid w:val="00624BA2"/>
    <w:rsid w:val="00633E9B"/>
    <w:rsid w:val="00643EAB"/>
    <w:rsid w:val="00665B1E"/>
    <w:rsid w:val="0066790C"/>
    <w:rsid w:val="00672307"/>
    <w:rsid w:val="006A1986"/>
    <w:rsid w:val="006C14D1"/>
    <w:rsid w:val="006C4EF8"/>
    <w:rsid w:val="006D7CC1"/>
    <w:rsid w:val="00702487"/>
    <w:rsid w:val="00712C34"/>
    <w:rsid w:val="007341BC"/>
    <w:rsid w:val="00736CEB"/>
    <w:rsid w:val="00741DE4"/>
    <w:rsid w:val="007521EE"/>
    <w:rsid w:val="00766F04"/>
    <w:rsid w:val="007B57B3"/>
    <w:rsid w:val="008267D5"/>
    <w:rsid w:val="00843A89"/>
    <w:rsid w:val="008454A1"/>
    <w:rsid w:val="008512FB"/>
    <w:rsid w:val="00852A9E"/>
    <w:rsid w:val="008B1806"/>
    <w:rsid w:val="008E0509"/>
    <w:rsid w:val="008F4539"/>
    <w:rsid w:val="008F6BDF"/>
    <w:rsid w:val="00910256"/>
    <w:rsid w:val="00916539"/>
    <w:rsid w:val="00931143"/>
    <w:rsid w:val="00962AC3"/>
    <w:rsid w:val="00977941"/>
    <w:rsid w:val="00981233"/>
    <w:rsid w:val="00984DE1"/>
    <w:rsid w:val="0099021E"/>
    <w:rsid w:val="009B3EBB"/>
    <w:rsid w:val="00A127AC"/>
    <w:rsid w:val="00A345E2"/>
    <w:rsid w:val="00A40694"/>
    <w:rsid w:val="00A62DE2"/>
    <w:rsid w:val="00A7289F"/>
    <w:rsid w:val="00A92F14"/>
    <w:rsid w:val="00AB0476"/>
    <w:rsid w:val="00AE431A"/>
    <w:rsid w:val="00AE77E8"/>
    <w:rsid w:val="00B02DB9"/>
    <w:rsid w:val="00B059DD"/>
    <w:rsid w:val="00B078DF"/>
    <w:rsid w:val="00B342DF"/>
    <w:rsid w:val="00B6201B"/>
    <w:rsid w:val="00B909E1"/>
    <w:rsid w:val="00BA447B"/>
    <w:rsid w:val="00BB0F11"/>
    <w:rsid w:val="00C316EA"/>
    <w:rsid w:val="00C46BBC"/>
    <w:rsid w:val="00C57FC9"/>
    <w:rsid w:val="00C61F72"/>
    <w:rsid w:val="00C879CB"/>
    <w:rsid w:val="00CB17E7"/>
    <w:rsid w:val="00CC0661"/>
    <w:rsid w:val="00D04EDC"/>
    <w:rsid w:val="00D570F7"/>
    <w:rsid w:val="00D74DB0"/>
    <w:rsid w:val="00DB6E6C"/>
    <w:rsid w:val="00DF5079"/>
    <w:rsid w:val="00E143DB"/>
    <w:rsid w:val="00E239C3"/>
    <w:rsid w:val="00E26F5C"/>
    <w:rsid w:val="00E44F48"/>
    <w:rsid w:val="00E5540B"/>
    <w:rsid w:val="00E74A6C"/>
    <w:rsid w:val="00E75F51"/>
    <w:rsid w:val="00EC1AC5"/>
    <w:rsid w:val="00EE5205"/>
    <w:rsid w:val="00EE74D6"/>
    <w:rsid w:val="00EF329B"/>
    <w:rsid w:val="00F17F16"/>
    <w:rsid w:val="00FA204F"/>
    <w:rsid w:val="00FA2E6E"/>
    <w:rsid w:val="00FB45F2"/>
    <w:rsid w:val="00FB729D"/>
    <w:rsid w:val="00FD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624BA2"/>
    <w:pPr>
      <w:keepNext/>
      <w:keepLines/>
      <w:spacing w:after="0" w:before="40"/>
      <w:outlineLvl w:val="1"/>
    </w:pPr>
    <w:rPr>
      <w:rFonts w:cstheme="majorBidi" w:eastAsiaTheme="majorEastAsia" w:hAnsiTheme="majorHAnsi" w:asciiTheme="majorHAnsi"/>
      <w:color w:themeShade="BF" w:themeColor="accent1" w:val="365F91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62129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87246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7246"/>
    <w:rPr>
      <w:rFonts w:cs="Segoe UI" w:eastAsia="Calibri" w:hAnsi="Segoe UI" w:asci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3A73B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A73B6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A73B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A73B6"/>
    <w:rPr>
      <w:rFonts w:cs="Times New Roman" w:eastAsia="Calibri" w:hAnsi="Calibri" w:ascii="Calibri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624BA2"/>
    <w:rPr>
      <w:rFonts w:cstheme="majorBidi" w:eastAsiaTheme="majorEastAsia" w:hAnsiTheme="majorHAnsi" w:asciiTheme="majorHAnsi"/>
      <w:color w:themeShade="BF" w:themeColor="accent1" w:val="365F91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54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4A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4A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4A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4A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624BA2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62129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87246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7246"/>
    <w:rPr>
      <w:rFonts w:ascii="Segoe UI" w:cs="Segoe UI" w:eastAsia="Calibri" w:hAns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3A73B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3A73B6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A73B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3A73B6"/>
    <w:rPr>
      <w:rFonts w:ascii="Calibri" w:cs="Times New Roman" w:eastAsia="Calibri" w:hAnsi="Calibri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624BA2"/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54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4A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4A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4A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4A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20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Excel_Worksheet2.xls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Excel_Worksheet1.xls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Microsoft_Excel_Worksheet3.xlsx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85</properties:Words>
  <properties:Characters>489</properties:Characters>
  <properties:Lines>43</properties:Lines>
  <properties:Paragraphs>13</properties:Paragraphs>
  <properties:TotalTime>358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2018-06-14T12:32:00Z</dcterms:created>
  <dc:creator>ADMINIBM</dc:creator>
  <cp:lastModifiedBy>Matea Bizjak</cp:lastModifiedBy>
  <cp:lastPrinted>2018-08-18T15:27:00Z</cp:lastPrinted>
  <dcterms:modified xmlns:xsi="http://www.w3.org/2001/XMLSchema-instance" xsi:type="dcterms:W3CDTF">2018-08-22T07:33:00Z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St-5553/2016-26 / Podnesak - Tablica prijavljenih i osporenih tražbina (O19 Tablice prijavljenih tražbina, razlučnih i izlučnih prava S.P.A.K..docx)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