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ef64" w14:paraId="2b4ef64" w:rsidRDefault="00C920EA" w:rsidP="00C920EA" w:rsidR="00C920EA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0EA" w:rsidP="00C920EA" w:rsidR="00C920EA">
      <w:pPr>
        <w:spacing w:after="0"/>
      </w:pPr>
      <w:r>
        <w:t xml:space="preserve">REPUBLIKA HRVATSKA </w:t>
      </w:r>
    </w:p>
    <w:p w:rsidRDefault="00C920EA" w:rsidP="00C920EA" w:rsidR="00C920EA">
      <w:pPr>
        <w:spacing w:after="0"/>
      </w:pPr>
      <w:r>
        <w:t>Trgovački sud u Zagrebu</w:t>
      </w:r>
    </w:p>
    <w:p w:rsidRDefault="00C920EA" w:rsidP="00C920EA" w:rsidR="00C920EA">
      <w:pPr>
        <w:spacing w:after="0"/>
      </w:pPr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C920EA" w:rsidP="00C920EA" w:rsidR="00C920EA">
      <w:r>
        <w:t>                                                                                                                    90. St-6186/2015.</w:t>
      </w:r>
    </w:p>
    <w:p w:rsidRDefault="00C920EA" w:rsidP="00C920EA" w:rsidR="00C920E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23. ožujka 2016., objavljuje:</w:t>
      </w:r>
    </w:p>
    <w:p w:rsidRDefault="00C920EA" w:rsidP="00C920EA" w:rsidR="00C920E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920EA" w:rsidP="00C920EA" w:rsidR="00C920EA">
      <w:pPr>
        <w:jc w:val="both"/>
      </w:pPr>
      <w:r>
        <w:t xml:space="preserve">I           Za dužnika DO UT DES d.o.o., </w:t>
      </w:r>
      <w:proofErr w:type="spellStart"/>
      <w:r>
        <w:t>Dekanići</w:t>
      </w:r>
      <w:proofErr w:type="spellEnd"/>
      <w:r>
        <w:t xml:space="preserve"> 5, Zagreb.  OIB: 20779737286.</w:t>
      </w:r>
    </w:p>
    <w:p w:rsidRDefault="00C920EA" w:rsidP="00C920EA" w:rsidR="00C920EA">
      <w:pPr>
        <w:jc w:val="both"/>
      </w:pPr>
      <w:r>
        <w:t>II         Iznos duga evidentiran na temelju neizvršenih osnova za plaćanje je 97.300,03 kn.</w:t>
      </w:r>
    </w:p>
    <w:p w:rsidRDefault="00C920EA" w:rsidP="00C920EA" w:rsidR="00C920E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920EA" w:rsidP="00C920EA" w:rsidR="00C920E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920EA" w:rsidP="00C920EA" w:rsidR="00C920EA">
      <w:pPr>
        <w:spacing w:after="0"/>
        <w:jc w:val="both"/>
      </w:pPr>
      <w:r>
        <w:t>V         UPOZORENJE:</w:t>
      </w:r>
    </w:p>
    <w:p w:rsidRDefault="00C920EA" w:rsidP="00C920EA" w:rsidR="00C920EA">
      <w:pPr>
        <w:spacing w:after="0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920EA" w:rsidP="00C920EA" w:rsidR="00C920EA">
      <w:pPr>
        <w:spacing w:after="0"/>
        <w:jc w:val="both"/>
      </w:pPr>
      <w:r>
        <w:t>U tom slučaju sud će po službenoj dužnosti donijeti rješenje o otvaranju i zaključenju skraćenog stečajnog postupka.</w:t>
      </w:r>
    </w:p>
    <w:p w:rsidRDefault="00C920EA" w:rsidP="00C920EA" w:rsidR="00C920EA">
      <w:pPr>
        <w:jc w:val="center"/>
      </w:pPr>
    </w:p>
    <w:p w:rsidRDefault="00C920EA" w:rsidP="00C920EA" w:rsidR="00C920EA">
      <w:pPr>
        <w:ind w:left="2124"/>
      </w:pPr>
      <w:r>
        <w:t xml:space="preserve">                       Zagreb, 23. ožujka 2016.</w:t>
      </w:r>
    </w:p>
    <w:p w:rsidRDefault="00C920EA" w:rsidP="00C920EA" w:rsidR="00C920EA">
      <w:pPr>
        <w:spacing w:after="0"/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C920EA" w:rsidP="00C920EA" w:rsidR="00C920EA">
      <w:pPr>
        <w:spacing w:after="0"/>
        <w:ind w:firstLine="708" w:left="5664"/>
      </w:pPr>
      <w:r>
        <w:t xml:space="preserve"> Sandra Rotar Vogrin </w:t>
      </w:r>
    </w:p>
    <w:p w:rsidRDefault="00C920EA" w:rsidP="00C920EA" w:rsidR="00C920EA"/>
    <w:p w:rsidRDefault="003279B2" w:rsidP="000A78BE" w:rsidR="003279B2" w:rsidRPr="000A78BE"/>
    <w:sectPr w:rsidSect="00ED6AA8" w:rsidR="003279B2" w:rsidRPr="000A78B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16B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0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16B8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A78BE"/>
    <w:rsid w:val="000B35AB"/>
    <w:rsid w:val="000B6A44"/>
    <w:rsid w:val="00144CF8"/>
    <w:rsid w:val="0017795A"/>
    <w:rsid w:val="001C47BB"/>
    <w:rsid w:val="001D474B"/>
    <w:rsid w:val="001E3342"/>
    <w:rsid w:val="001E60FF"/>
    <w:rsid w:val="002358A6"/>
    <w:rsid w:val="0026439F"/>
    <w:rsid w:val="00275833"/>
    <w:rsid w:val="002841D7"/>
    <w:rsid w:val="003279B2"/>
    <w:rsid w:val="003D2682"/>
    <w:rsid w:val="003E31D6"/>
    <w:rsid w:val="004717B0"/>
    <w:rsid w:val="004C7490"/>
    <w:rsid w:val="004D12D6"/>
    <w:rsid w:val="0050562B"/>
    <w:rsid w:val="00517BF2"/>
    <w:rsid w:val="00546F8A"/>
    <w:rsid w:val="005F6BB3"/>
    <w:rsid w:val="0060613D"/>
    <w:rsid w:val="006078DE"/>
    <w:rsid w:val="00647E49"/>
    <w:rsid w:val="0067475D"/>
    <w:rsid w:val="006B3C07"/>
    <w:rsid w:val="006E0EEE"/>
    <w:rsid w:val="007122B2"/>
    <w:rsid w:val="007B0B13"/>
    <w:rsid w:val="007E7ACD"/>
    <w:rsid w:val="007F0152"/>
    <w:rsid w:val="00854216"/>
    <w:rsid w:val="008C1DFF"/>
    <w:rsid w:val="008C458D"/>
    <w:rsid w:val="008E7A35"/>
    <w:rsid w:val="00900D72"/>
    <w:rsid w:val="00903046"/>
    <w:rsid w:val="00922CD1"/>
    <w:rsid w:val="0093505F"/>
    <w:rsid w:val="00A256D4"/>
    <w:rsid w:val="00A74195"/>
    <w:rsid w:val="00A90B79"/>
    <w:rsid w:val="00AA4C98"/>
    <w:rsid w:val="00AB0F04"/>
    <w:rsid w:val="00AE518C"/>
    <w:rsid w:val="00BB5F88"/>
    <w:rsid w:val="00C30569"/>
    <w:rsid w:val="00C920EA"/>
    <w:rsid w:val="00CA316C"/>
    <w:rsid w:val="00D90876"/>
    <w:rsid w:val="00E75169"/>
    <w:rsid w:val="00ED6CFA"/>
    <w:rsid w:val="00EF38DF"/>
    <w:rsid w:val="00F51F18"/>
    <w:rsid w:val="00F916B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30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St-6186/2015</izvorni_sadrzaj>
    <derivirana_varijabla naziv="DomainObject.Predmet.OznakaBroj_1">St-6186/2015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 UT DES d.o.o.</izvorni_sadrzaj>
    <derivirana_varijabla naziv="DomainObject.Predmet.ProtustrankaFormated_1">  DO UT DES d.o.o.</derivirana_varijabla>
  </DomainObject.Predmet.ProtustrankaFormated>
  <DomainObject.Predmet.ProtustrankaFormatedOIB>
    <izvorni_sadrzaj>  DO UT DES d.o.o., OIB 20779737286</izvorni_sadrzaj>
    <derivirana_varijabla naziv="DomainObject.Predmet.ProtustrankaFormatedOIB_1">  DO UT DES d.o.o., OIB 20779737286</derivirana_varijabla>
  </DomainObject.Predmet.ProtustrankaFormatedOIB>
  <DomainObject.Predmet.ProtustrankaFormatedWithAdress>
    <izvorni_sadrzaj> DO UT DES d.o.o., Dekanići 5, 10000 Zagreb</izvorni_sadrzaj>
    <derivirana_varijabla naziv="DomainObject.Predmet.ProtustrankaFormatedWithAdress_1"> DO UT DES d.o.o., Dekanići 5, 10000 Zagreb</derivirana_varijabla>
  </DomainObject.Predmet.ProtustrankaFormatedWithAdress>
  <DomainObject.Predmet.ProtustrankaFormatedWithAdressOIB>
    <izvorni_sadrzaj> DO UT DES d.o.o., OIB 20779737286, Dekanići 5, 10000 Zagreb</izvorni_sadrzaj>
    <derivirana_varijabla naziv="DomainObject.Predmet.ProtustrankaFormatedWithAdressOIB_1"> DO UT DES d.o.o., OIB 20779737286, Dekanići 5, 10000 Zagreb</derivirana_varijabla>
  </DomainObject.Predmet.ProtustrankaFormatedWithAdressOIB>
  <DomainObject.Predmet.ProtustrankaWithAdress>
    <izvorni_sadrzaj>DO UT DES d.o.o. Dekanići 5, 10000 Zagreb</izvorni_sadrzaj>
    <derivirana_varijabla naziv="DomainObject.Predmet.ProtustrankaWithAdress_1">DO UT DES d.o.o. Dekanići 5, 10000 Zagreb</derivirana_varijabla>
  </DomainObject.Predmet.ProtustrankaWithAdress>
  <DomainObject.Predmet.ProtustrankaWithAdressOIB>
    <izvorni_sadrzaj>DO UT DES d.o.o., OIB 20779737286, Dekanići 5, 10000 Zagreb</izvorni_sadrzaj>
    <derivirana_varijabla naziv="DomainObject.Predmet.ProtustrankaWithAdressOIB_1">DO UT DES d.o.o., OIB 20779737286, Dekanići 5, 10000 Zagreb</derivirana_varijabla>
  </DomainObject.Predmet.ProtustrankaWithAdressOIB>
  <DomainObject.Predmet.ProtustrankaNazivFormated>
    <izvorni_sadrzaj>DO UT DES d.o.o.</izvorni_sadrzaj>
    <derivirana_varijabla naziv="DomainObject.Predmet.ProtustrankaNazivFormated_1">DO UT DES d.o.o.</derivirana_varijabla>
  </DomainObject.Predmet.ProtustrankaNazivFormated>
  <DomainObject.Predmet.ProtustrankaNazivFormatedOIB>
    <izvorni_sadrzaj>DO UT DES d.o.o., OIB 20779737286</izvorni_sadrzaj>
    <derivirana_varijabla naziv="DomainObject.Predmet.ProtustrankaNazivFormatedOIB_1">DO UT DES d.o.o., OIB 20779737286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 UT DES d.o.o.</item>
    </izvorni_sadrzaj>
    <derivirana_varijabla naziv="DomainObject.Predmet.ProtuStrankaListFormated_1">
      <item>DO UT DES d.o.o.</item>
    </derivirana_varijabla>
  </DomainObject.Predmet.ProtuStrankaListFormated>
  <DomainObject.Predmet.ProtuStrankaListFormatedOIB>
    <izvorni_sadrzaj>
      <item>DO UT DES d.o.o., OIB 20779737286</item>
    </izvorni_sadrzaj>
    <derivirana_varijabla naziv="DomainObject.Predmet.ProtuStrankaListFormatedOIB_1">
      <item>DO UT DES d.o.o., OIB 20779737286</item>
    </derivirana_varijabla>
  </DomainObject.Predmet.ProtuStrankaListFormatedOIB>
  <DomainObject.Predmet.ProtuStrankaListFormatedWithAdress>
    <izvorni_sadrzaj>
      <item>DO UT DES d.o.o., Dekanići 5, 10000 Zagreb</item>
    </izvorni_sadrzaj>
    <derivirana_varijabla naziv="DomainObject.Predmet.ProtuStrankaListFormatedWithAdress_1">
      <item>DO UT DES d.o.o., Dekanići 5, 10000 Zagreb</item>
    </derivirana_varijabla>
  </DomainObject.Predmet.ProtuStrankaListFormatedWithAdress>
  <DomainObject.Predmet.ProtuStrankaListFormatedWithAdressOIB>
    <izvorni_sadrzaj>
      <item>DO UT DES d.o.o., OIB 20779737286, Dekanići 5, 10000 Zagreb</item>
    </izvorni_sadrzaj>
    <derivirana_varijabla naziv="DomainObject.Predmet.ProtuStrankaListFormatedWithAdressOIB_1">
      <item>DO UT DES d.o.o., OIB 20779737286, Dekanići 5, 10000 Zagreb</item>
    </derivirana_varijabla>
  </DomainObject.Predmet.ProtuStrankaListFormatedWithAdressOIB>
  <DomainObject.Predmet.ProtuStrankaListNazivFormated>
    <izvorni_sadrzaj>
      <item>DO UT DES d.o.o.</item>
    </izvorni_sadrzaj>
    <derivirana_varijabla naziv="DomainObject.Predmet.ProtuStrankaListNazivFormated_1">
      <item>DO UT DES d.o.o.</item>
    </derivirana_varijabla>
  </DomainObject.Predmet.ProtuStrankaListNazivFormated>
  <DomainObject.Predmet.ProtuStrankaListNazivFormatedOIB>
    <izvorni_sadrzaj>
      <item>DO UT DES d.o.o., OIB 20779737286</item>
    </izvorni_sadrzaj>
    <derivirana_varijabla naziv="DomainObject.Predmet.ProtuStrankaListNazivFormatedOIB_1">
      <item>DO UT DES d.o.o., OIB 20779737286</item>
    </derivirana_varijabla>
  </DomainObject.Predmet.ProtuStrankaListNazivFormatedOIB>
  <DomainObject.Predmet.OstaliListFormated>
    <izvorni_sadrzaj>
      <item>Marijo Valentičević</item>
      <item>Maria Horvat</item>
    </izvorni_sadrzaj>
    <derivirana_varijabla naziv="DomainObject.Predmet.OstaliListFormated_1">
      <item>Marijo Valentičević</item>
      <item>Maria Horvat</item>
    </derivirana_varijabla>
  </DomainObject.Predmet.OstaliListFormated>
  <DomainObject.Predmet.OstaliListFormatedOIB>
    <izvorni_sadrzaj>
      <item>Marijo Valentičević, OIB 31434484676</item>
      <item>Maria Horvat, OIB 59151279291</item>
    </izvorni_sadrzaj>
    <derivirana_varijabla naziv="DomainObject.Predmet.OstaliListFormatedOIB_1">
      <item>Marijo Valentičević, OIB 31434484676</item>
      <item>Maria Horvat, OIB 59151279291</item>
    </derivirana_varijabla>
  </DomainObject.Predmet.OstaliListFormatedOIB>
  <DomainObject.Predmet.OstaliListFormatedWithAdress>
    <izvorni_sadrzaj>
      <item>Marijo Valentičević, Dekanići 5, 10000 Zagreb</item>
      <item>Maria Horvat, Lhotkina 10, 10000 Zagreb</item>
    </izvorni_sadrzaj>
    <derivirana_varijabla naziv="DomainObject.Predmet.OstaliListFormatedWithAdress_1">
      <item>Marijo Valentičević, Dekanići 5, 10000 Zagreb</item>
      <item>Maria Horvat, Lhotkina 10, 10000 Zagreb</item>
    </derivirana_varijabla>
  </DomainObject.Predmet.OstaliListFormatedWithAdress>
  <DomainObject.Predmet.OstaliListFormatedWithAdressOIB>
    <izvorni_sadrzaj>
      <item>Marijo Valentičević, OIB 31434484676, Dekanići 5, 10000 Zagreb</item>
      <item>Maria Horvat, OIB 59151279291, Lhotkina 10, 10000 Zagreb</item>
    </izvorni_sadrzaj>
    <derivirana_varijabla naziv="DomainObject.Predmet.OstaliListFormatedWithAdressOIB_1">
      <item>Marijo Valentičević, OIB 31434484676, Dekanići 5, 10000 Zagreb</item>
      <item>Maria Horvat, OIB 59151279291, Lhotkina 10, 10000 Zagreb</item>
    </derivirana_varijabla>
  </DomainObject.Predmet.OstaliListFormatedWithAdressOIB>
  <DomainObject.Predmet.OstaliListNazivFormated>
    <izvorni_sadrzaj>
      <item>Marijo Valentičević</item>
      <item>Maria Horvat</item>
    </izvorni_sadrzaj>
    <derivirana_varijabla naziv="DomainObject.Predmet.OstaliListNazivFormated_1">
      <item>Marijo Valentičević</item>
      <item>Maria Horvat</item>
    </derivirana_varijabla>
  </DomainObject.Predmet.OstaliListNazivFormated>
  <DomainObject.Predmet.OstaliListNazivFormatedOIB>
    <izvorni_sadrzaj>
      <item>Marijo Valentičević, OIB 31434484676</item>
      <item>Maria Horvat, OIB 59151279291</item>
    </izvorni_sadrzaj>
    <derivirana_varijabla naziv="DomainObject.Predmet.OstaliListNazivFormatedOIB_1">
      <item>Marijo Valentičević, OIB 31434484676</item>
      <item>Maria Horvat, OIB 59151279291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 UT DES d.o.o.</izvorni_sadrzaj>
    <derivirana_varijabla naziv="DomainObject.Predmet.ProtustrankaIDrugi_1">DO UT DES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 UT DES d.o.o., OIB 20779737286, Dekanići 5, 10000 Zagreb</izvorni_sadrzaj>
    <derivirana_varijabla naziv="DomainObject.Predmet.ProtustrankaIDrugiAdressOIB_1">DO UT DES d.o.o., OIB 20779737286, Dekanići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 UT DES d.o.o.</item>
      <item>FINA Regionalni centar Zagreb</item>
      <item>Marijo Valentičević</item>
      <item>Maria Horvat</item>
    </izvorni_sadrzaj>
    <derivirana_varijabla naziv="DomainObject.Predmet.SudioniciListNaziv_1">
      <item>DO UT DES d.o.o.</item>
      <item>FINA Regionalni centar Zagreb</item>
      <item>Marijo Valentičević</item>
      <item>Maria Horvat</item>
    </derivirana_varijabla>
  </DomainObject.Predmet.SudioniciListNaziv>
  <DomainObject.Predmet.SudioniciListAdressOIB>
    <izvorni_sadrzaj>
      <item>DO UT DES d.o.o., OIB 20779737286, Dekanići 5,10000 Zagreb</item>
      <item>FINA Regionalni centar Zagreb, OIB 85821130368, Trg svibanjskih žrtava 1995. br. 1,10000 Zagreb</item>
      <item>Marijo Valentičević, OIB 31434484676, Dekanići 5,10000 Zagreb</item>
      <item>Maria Horvat, OIB 59151279291, Lhotkina 10,10000 Zagreb</item>
    </izvorni_sadrzaj>
    <derivirana_varijabla naziv="DomainObject.Predmet.SudioniciListAdressOIB_1">
      <item>DO UT DES d.o.o., OIB 20779737286, Dekanići 5,10000 Zagreb</item>
      <item>FINA Regionalni centar Zagreb, OIB 85821130368, Trg svibanjskih žrtava 1995. br. 1,10000 Zagreb</item>
      <item>Marijo Valentičević, OIB 31434484676, Dekanići 5,10000 Zagreb</item>
      <item>Maria Horvat, OIB 59151279291, Lhotkina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20779737286</item>
      <item>, OIB 85821130368</item>
      <item>, OIB 31434484676</item>
      <item>, OIB 59151279291</item>
    </izvorni_sadrzaj>
    <derivirana_varijabla naziv="DomainObject.Predmet.SudioniciListNazivOIB_1">
      <item>, OIB 20779737286</item>
      <item>, OIB 85821130368</item>
      <item>, OIB 31434484676</item>
      <item>, OIB 59151279291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1263</properties:Characters>
  <properties:Lines>31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2016-03-23T09:58:00Z</dcterms:created>
  <dc:creator>Višnja Jurlina</dc:creator>
  <cp:lastModifiedBy>Višnja Jurlina</cp:lastModifiedBy>
  <cp:lastPrinted>2016-03-22T13:10:00Z</cp:lastPrinted>
  <dcterms:modified xmlns:xsi="http://www.w3.org/2001/XMLSchema-instance" xsi:type="dcterms:W3CDTF">2016-03-23T10:02:00Z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