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38ef" w14:paraId="06f38e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E15C31">
        <w:rPr>
          <w:rStyle w:val="Naglaeno"/>
          <w:b w:val="false"/>
        </w:rPr>
        <w:t>980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E15C31">
        <w:t>STANOJEVIĆ DRAGAN KATARINA jednostavno društvo s ograničenom odgovornošću za usluge, Radoboj, Radoboj 301, MBS: 081021165, OIB: 64294325111</w:t>
      </w:r>
      <w:r w:rsidR="0006781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42739">
        <w:t>29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E15C31">
        <w:t>STANOJEVIĆ DRAGAN KATARINA jednostavno društvo s ograničenom odgovornošću za usluge, Radoboj, Radoboj 301, MBS: 081021165, OIB: 64294325111</w:t>
      </w:r>
      <w:r w:rsidR="00F521A4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C31EDA">
        <w:t xml:space="preserve"> </w:t>
      </w:r>
      <w:r w:rsidR="00E15C31">
        <w:t>10.865,96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E15C31">
        <w:t xml:space="preserve">DRAGAN STANOJEVIĆ – OIB: 48638198031, Zaprešić, Klanječka ulica 5, </w:t>
      </w:r>
      <w:r w:rsidR="00F70E0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E15C31">
        <w:t>980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942739" w:rsidP="000408AE" w:rsidR="003E6D4F">
      <w:pPr>
        <w:ind w:left="708"/>
        <w:jc w:val="center"/>
      </w:pPr>
      <w:r>
        <w:t>U Osijeku  29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B37B8">
        <w:t>16.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6781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0C84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013F0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6CC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293C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2739"/>
    <w:rsid w:val="0094702E"/>
    <w:rsid w:val="009525D4"/>
    <w:rsid w:val="009635E2"/>
    <w:rsid w:val="009654C3"/>
    <w:rsid w:val="00971D68"/>
    <w:rsid w:val="009767F2"/>
    <w:rsid w:val="0098054B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E7309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E59E5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1EDA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15C31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1943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1A4"/>
    <w:rsid w:val="00F528AF"/>
    <w:rsid w:val="00F5403A"/>
    <w:rsid w:val="00F564E3"/>
    <w:rsid w:val="00F5714E"/>
    <w:rsid w:val="00F6215D"/>
    <w:rsid w:val="00F63499"/>
    <w:rsid w:val="00F67218"/>
    <w:rsid w:val="00F70E0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E59E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E59E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9E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9E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E59E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E59E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9E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9E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St-980/2017-3</izvorni_sadrzaj>
    <derivirana_varijabla naziv="DomainObject.Oznaka_1">St-980/2017-3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St-980/2017</izvorni_sadrzaj>
    <derivirana_varijabla naziv="DomainObject.Predmet.OznakaBroj_1">St-980/2017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STANOJEVIĆ DRAGAN KATARINA jednostavno društvo s ograničenom odgovornošću za usluge</izvorni_sadrzaj>
    <derivirana_varijabla naziv="DomainObject.Predmet.ProtustrankaFormated_1">  STANOJEVIĆ DRAGAN KATARINA jednostavno društvo s ograničenom odgovornošću za usluge</derivirana_varijabla>
  </DomainObject.Predmet.ProtustrankaFormated>
  <DomainObject.Predmet.ProtustrankaFormatedOIB>
    <izvorni_sadrzaj>  STANOJEVIĆ DRAGAN KATARINA jednostavno društvo s ograničenom odgovornošću za usluge, OIB 64294325111</izvorni_sadrzaj>
    <derivirana_varijabla naziv="DomainObject.Predmet.ProtustrankaFormatedOIB_1">  STANOJEVIĆ DRAGAN KATARINA jednostavno društvo s ograničenom odgovornošću za usluge, OIB 64294325111</derivirana_varijabla>
  </DomainObject.Predmet.ProtustrankaFormatedOIB>
  <DomainObject.Predmet.ProtustrankaFormatedWithAdress>
    <izvorni_sadrzaj> STANOJEVIĆ DRAGAN KATARINA jednostavno društvo s ograničenom odgovornošću za usluge, Radoboj 301, 49232 Radoboj</izvorni_sadrzaj>
    <derivirana_varijabla naziv="DomainObject.Predmet.ProtustrankaFormatedWithAdress_1"> STANOJEVIĆ DRAGAN KATARINA jednostavno društvo s ograničenom odgovornošću za usluge, Radoboj 301, 49232 Radoboj</derivirana_varijabla>
  </DomainObject.Predmet.ProtustrankaFormatedWithAdress>
  <DomainObject.Predmet.ProtustrankaFormatedWithAdressOIB>
    <izvorni_sadrzaj> STANOJEVIĆ DRAGAN KATARINA jednostavno društvo s ograničenom odgovornošću za usluge, OIB 64294325111, Radoboj 301, 49232 Radoboj</izvorni_sadrzaj>
    <derivirana_varijabla naziv="DomainObject.Predmet.ProtustrankaFormatedWithAdressOIB_1"> STANOJEVIĆ DRAGAN KATARINA jednostavno društvo s ograničenom odgovornošću za usluge, OIB 64294325111, Radoboj 301, 49232 Radoboj</derivirana_varijabla>
  </DomainObject.Predmet.ProtustrankaFormatedWithAdressOIB>
  <DomainObject.Predmet.ProtustrankaWithAdress>
    <izvorni_sadrzaj>STANOJEVIĆ DRAGAN KATARINA jednostavno društvo s ograničenom odgovornošću za usluge Radoboj 301, 49232 Radoboj</izvorni_sadrzaj>
    <derivirana_varijabla naziv="DomainObject.Predmet.ProtustrankaWithAdress_1">STANOJEVIĆ DRAGAN KATARINA jednostavno društvo s ograničenom odgovornošću za usluge Radoboj 301, 49232 Radoboj</derivirana_varijabla>
  </DomainObject.Predmet.ProtustrankaWithAdress>
  <DomainObject.Predmet.ProtustrankaWithAdressOIB>
    <izvorni_sadrzaj>STANOJEVIĆ DRAGAN KATARINA jednostavno društvo s ograničenom odgovornošću za usluge, OIB 64294325111, Radoboj 301, 49232 Radoboj</izvorni_sadrzaj>
    <derivirana_varijabla naziv="DomainObject.Predmet.ProtustrankaWithAdressOIB_1">STANOJEVIĆ DRAGAN KATARINA jednostavno društvo s ograničenom odgovornošću za usluge, OIB 64294325111, Radoboj 301, 49232 Radoboj</derivirana_varijabla>
  </DomainObject.Predmet.ProtustrankaWithAdressOIB>
  <DomainObject.Predmet.ProtustrankaNazivFormated>
    <izvorni_sadrzaj>STANOJEVIĆ DRAGAN KATARINA jednostavno društvo s ograničenom odgovornošću za usluge</izvorni_sadrzaj>
    <derivirana_varijabla naziv="DomainObject.Predmet.ProtustrankaNazivFormated_1">STANOJEVIĆ DRAGAN KATARINA jednostavno društvo s ograničenom odgovornošću za usluge</derivirana_varijabla>
  </DomainObject.Predmet.ProtustrankaNazivFormated>
  <DomainObject.Predmet.ProtustrankaNazivFormatedOIB>
    <izvorni_sadrzaj>STANOJEVIĆ DRAGAN KATARINA jednostavno društvo s ograničenom odgovornošću za usluge, OIB 64294325111</izvorni_sadrzaj>
    <derivirana_varijabla naziv="DomainObject.Predmet.ProtustrankaNazivFormatedOIB_1">STANOJEVIĆ DRAGAN KATARINA jednostavno društvo s ograničenom odgovornošću za usluge, OIB 64294325111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STANOJEVIĆ DRAGAN KATARINA jednostavno društvo s ograničenom odgovornošću za usluge</item>
    </izvorni_sadrzaj>
    <derivirana_varijabla naziv="DomainObject.Predmet.ProtuStrankaListFormated_1">
      <item>STANOJEVIĆ DRAGAN KATARINA jednostavno društvo s ograničenom odgovornošću za usluge</item>
    </derivirana_varijabla>
  </DomainObject.Predmet.ProtuStrankaListFormated>
  <DomainObject.Predmet.ProtuStrankaListFormatedOIB>
    <izvorni_sadrzaj>
      <item>STANOJEVIĆ DRAGAN KATARINA jednostavno društvo s ograničenom odgovornošću za usluge, OIB 64294325111</item>
    </izvorni_sadrzaj>
    <derivirana_varijabla naziv="DomainObject.Predmet.ProtuStrankaListFormatedOIB_1">
      <item>STANOJEVIĆ DRAGAN KATARINA jednostavno društvo s ograničenom odgovornošću za usluge, OIB 64294325111</item>
    </derivirana_varijabla>
  </DomainObject.Predmet.ProtuStrankaListFormatedOIB>
  <DomainObject.Predmet.ProtuStrankaListFormatedWithAdress>
    <izvorni_sadrzaj>
      <item>STANOJEVIĆ DRAGAN KATARINA jednostavno društvo s ograničenom odgovornošću za usluge, Radoboj 301, 49232 Radoboj</item>
    </izvorni_sadrzaj>
    <derivirana_varijabla naziv="DomainObject.Predmet.ProtuStrankaListFormatedWithAdress_1">
      <item>STANOJEVIĆ DRAGAN KATARINA jednostavno društvo s ograničenom odgovornošću za usluge, Radoboj 301, 49232 Radoboj</item>
    </derivirana_varijabla>
  </DomainObject.Predmet.ProtuStrankaListFormatedWithAdress>
  <DomainObject.Predmet.ProtuStrankaListFormatedWithAdressOIB>
    <izvorni_sadrzaj>
      <item>STANOJEVIĆ DRAGAN KATARINA jednostavno društvo s ograničenom odgovornošću za usluge, OIB 64294325111, Radoboj 301, 49232 Radoboj</item>
    </izvorni_sadrzaj>
    <derivirana_varijabla naziv="DomainObject.Predmet.ProtuStrankaListFormatedWithAdressOIB_1">
      <item>STANOJEVIĆ DRAGAN KATARINA jednostavno društvo s ograničenom odgovornošću za usluge, OIB 64294325111, Radoboj 301, 49232 Radoboj</item>
    </derivirana_varijabla>
  </DomainObject.Predmet.ProtuStrankaListFormatedWithAdressOIB>
  <DomainObject.Predmet.ProtuStrankaListNazivFormated>
    <izvorni_sadrzaj>
      <item>STANOJEVIĆ DRAGAN KATARINA jednostavno društvo s ograničenom odgovornošću za usluge</item>
    </izvorni_sadrzaj>
    <derivirana_varijabla naziv="DomainObject.Predmet.ProtuStrankaListNazivFormated_1">
      <item>STANOJEVIĆ DRAGAN KATARINA jednostavno društvo s ograničenom odgovornošću za usluge</item>
    </derivirana_varijabla>
  </DomainObject.Predmet.ProtuStrankaListNazivFormated>
  <DomainObject.Predmet.ProtuStrankaListNazivFormatedOIB>
    <izvorni_sadrzaj>
      <item>STANOJEVIĆ DRAGAN KATARINA jednostavno društvo s ograničenom odgovornošću za usluge, OIB 64294325111</item>
    </izvorni_sadrzaj>
    <derivirana_varijabla naziv="DomainObject.Predmet.ProtuStrankaListNazivFormatedOIB_1">
      <item>STANOJEVIĆ DRAGAN KATARINA jednostavno društvo s ograničenom odgovornošću za usluge, OIB 64294325111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>St-980/2017-3</izvorni_sadrzaj>
    <derivirana_varijabla naziv="DomainObject.PoslovniBrojDokumenta_1">St-980/2017-3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STANOJEVIĆ DRAGAN KATARINA jednostavno društvo s ograničenom odgovornošću za usluge</izvorni_sadrzaj>
    <derivirana_varijabla naziv="DomainObject.Predmet.ProtustrankaIDrugi_1">STANOJEVIĆ DRAGAN KATARINA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STANOJEVIĆ DRAGAN KATARINA jednostavno društvo s ograničenom odgovornošću za usluge, OIB 64294325111, Radoboj 301, 49232 Radoboj</izvorni_sadrzaj>
    <derivirana_varijabla naziv="DomainObject.Predmet.ProtustrankaIDrugiAdressOIB_1">STANOJEVIĆ DRAGAN KATARINA jednostavno društvo s ograničenom odgovornošću za usluge, OIB 64294325111, Radoboj 301, 49232 Radoboj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STANOJEVIĆ DRAGAN KATARINA jednostavno društvo s ograničenom odgovornošću za usluge</item>
      <item>FINA Regionalni centar Zagreb</item>
    </izvorni_sadrzaj>
    <derivirana_varijabla naziv="DomainObject.Predmet.SudioniciListNaziv_1">
      <item>STANOJEVIĆ DRAGAN KATARINA jednostavno društvo s ograničenom odgovornošću za usluge</item>
      <item>FINA Regionalni centar Zagreb</item>
    </derivirana_varijabla>
  </DomainObject.Predmet.SudioniciListNaziv>
  <DomainObject.Predmet.SudioniciListAdressOIB>
    <izvorni_sadrzaj>
      <item>STANOJEVIĆ DRAGAN KATARINA jednostavno društvo s ograničenom odgovornošću za usluge, OIB 64294325111, Radoboj 301,49232 Radoboj</item>
      <item>FINA Regionalni centar Zagreb, OIB 85821130368, Trg svibanjskih žrtava 1995. br. 1,10000 Zagreb</item>
    </izvorni_sadrzaj>
    <derivirana_varijabla naziv="DomainObject.Predmet.SudioniciListAdressOIB_1">
      <item>STANOJEVIĆ DRAGAN KATARINA jednostavno društvo s ograničenom odgovornošću za usluge, OIB 64294325111, Radoboj 301,49232 Radoboj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64294325111</item>
      <item>, OIB 85821130368</item>
    </izvorni_sadrzaj>
    <derivirana_varijabla naziv="DomainObject.Predmet.SudioniciListNazivOIB_1">
      <item>, OIB 64294325111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108778-F995-4B7A-A297-D87642C33E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2213</properties:Characters>
  <properties:Lines>52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2017-08-29T08:43:00Z</dcterms:created>
  <dc:creator>Korisnik</dc:creator>
  <cp:lastModifiedBy>Gordana Harc</cp:lastModifiedBy>
  <cp:lastPrinted>2017-08-29T08:42:00Z</cp:lastPrinted>
  <dcterms:modified xmlns:xsi="http://www.w3.org/2001/XMLSchema-instance" xsi:type="dcterms:W3CDTF">2017-08-29T10:18:00Z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St-980/2017-3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