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eb69" w14:paraId="ab3eb69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8D1EA4" w:rsidRPr="00D15D03">
        <w:t>u stečajnom postupku nad stečajnim dužnikom PARENZANA j.d.o.o. u stečaju Poreč, Karla Huguesa 28, OIB: 02747549614</w:t>
      </w:r>
      <w:r>
        <w:t xml:space="preserve">, </w:t>
      </w:r>
      <w:r w:rsidR="008D1EA4">
        <w:t>1</w:t>
      </w:r>
      <w:r w:rsidR="00346473">
        <w:t>6. studenog</w:t>
      </w:r>
      <w:r w:rsidR="00CD675F">
        <w:t xml:space="preserve"> 2017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8D1EA4">
      <w:pPr>
        <w:numPr>
          <w:ilvl w:val="0"/>
          <w:numId w:val="5"/>
        </w:numPr>
        <w:jc w:val="both"/>
      </w:pPr>
      <w:r>
        <w:t>Ispravlja se ovosudno rješenje posl. br.: St-</w:t>
      </w:r>
      <w:r w:rsidR="008D1EA4">
        <w:t>782</w:t>
      </w:r>
      <w:r>
        <w:t>/1</w:t>
      </w:r>
      <w:r w:rsidR="008D1EA4">
        <w:t>6</w:t>
      </w:r>
      <w:r>
        <w:t>-</w:t>
      </w:r>
      <w:r w:rsidR="008D1EA4">
        <w:t>61</w:t>
      </w:r>
      <w:r>
        <w:t xml:space="preserve"> od dana </w:t>
      </w:r>
      <w:r w:rsidR="008D1EA4">
        <w:t>13. studenog 2017</w:t>
      </w:r>
      <w:r>
        <w:t>. godine na nači</w:t>
      </w:r>
      <w:r w:rsidR="00D44DD7">
        <w:t xml:space="preserve">n da </w:t>
      </w:r>
      <w:r w:rsidR="008D1EA4">
        <w:t>u točci</w:t>
      </w:r>
      <w:r w:rsidR="00346473">
        <w:t xml:space="preserve"> rješenja umjesto </w:t>
      </w:r>
    </w:p>
    <w:p w:rsidRDefault="008D1EA4" w:rsidP="008D1EA4" w:rsidR="008D1EA4">
      <w:pPr>
        <w:ind w:left="1080"/>
        <w:jc w:val="both"/>
      </w:pPr>
    </w:p>
    <w:p w:rsidRDefault="008D1EA4" w:rsidP="008D1EA4" w:rsidR="008D1EA4">
      <w:pPr>
        <w:ind w:firstLine="360" w:left="360"/>
        <w:jc w:val="both"/>
      </w:pPr>
      <w:r>
        <w:t>„</w:t>
      </w:r>
      <w:r w:rsidRPr="005C5CD9">
        <w:t>I.</w:t>
      </w:r>
      <w:r w:rsidRPr="005C5CD9">
        <w:tab/>
        <w:t xml:space="preserve">Iz iznosa kupovnine od </w:t>
      </w:r>
      <w:r w:rsidRPr="005C5CD9">
        <w:rPr>
          <w:bCs/>
        </w:rPr>
        <w:t xml:space="preserve">163.645,00 </w:t>
      </w:r>
      <w:r w:rsidRPr="005C5CD9">
        <w:t xml:space="preserve">kn, ostvarenog prodajom pokretnina stečajnog dužnika </w:t>
      </w:r>
      <w:r>
        <w:t>“</w:t>
      </w:r>
    </w:p>
    <w:p w:rsidRDefault="008D1EA4" w:rsidP="008D1EA4" w:rsidR="008D1EA4">
      <w:pPr>
        <w:ind w:left="360"/>
        <w:jc w:val="both"/>
      </w:pPr>
    </w:p>
    <w:p w:rsidRDefault="008D1EA4" w:rsidP="008D1EA4" w:rsidR="008D1EA4">
      <w:pPr>
        <w:ind w:left="360"/>
        <w:jc w:val="both"/>
      </w:pPr>
      <w:r>
        <w:t xml:space="preserve"> </w:t>
      </w:r>
      <w:r w:rsidR="00CD675F">
        <w:t xml:space="preserve">ima pravilno glasiti </w:t>
      </w:r>
    </w:p>
    <w:p w:rsidRDefault="008D1EA4" w:rsidP="008D1EA4" w:rsidR="008D1EA4">
      <w:pPr>
        <w:ind w:left="360"/>
        <w:jc w:val="both"/>
      </w:pPr>
    </w:p>
    <w:p w:rsidRDefault="00CD675F" w:rsidP="008D1EA4" w:rsidR="008D1EA4">
      <w:pPr>
        <w:ind w:firstLine="360" w:left="360"/>
        <w:jc w:val="both"/>
      </w:pPr>
      <w:r>
        <w:t>„</w:t>
      </w:r>
      <w:r w:rsidR="008D1EA4" w:rsidRPr="005C5CD9">
        <w:t>I.</w:t>
      </w:r>
      <w:r w:rsidR="008D1EA4" w:rsidRPr="005C5CD9">
        <w:tab/>
        <w:t xml:space="preserve">Iz iznosa kupovnine od </w:t>
      </w:r>
      <w:r w:rsidR="008D1EA4" w:rsidRPr="005C5CD9">
        <w:rPr>
          <w:bCs/>
        </w:rPr>
        <w:t xml:space="preserve">163.645,00 </w:t>
      </w:r>
      <w:r w:rsidR="008D1EA4" w:rsidRPr="005C5CD9">
        <w:t xml:space="preserve">kn, ostvarenog prodajom pokretnina stečajnog dužnika </w:t>
      </w:r>
      <w:r w:rsidR="008D1EA4">
        <w:t xml:space="preserve"> (identifikator prodaje: 2351)“</w:t>
      </w:r>
    </w:p>
    <w:p w:rsidRDefault="008D1EA4" w:rsidP="008D1EA4" w:rsidR="008D1EA4" w:rsidRPr="00F045DB">
      <w:pPr>
        <w:ind w:firstLine="360" w:left="360"/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346473">
        <w:t>St</w:t>
      </w:r>
      <w:r w:rsidR="00DA2B9F">
        <w:t>-782/16</w:t>
      </w:r>
      <w:r w:rsidR="00346473">
        <w:t>-</w:t>
      </w:r>
      <w:r w:rsidR="00DA2B9F">
        <w:t>61</w:t>
      </w:r>
      <w:r w:rsidR="00346473">
        <w:t xml:space="preserve"> od dana </w:t>
      </w:r>
      <w:r w:rsidR="00DA2B9F">
        <w:t>13. studenog 2017</w:t>
      </w:r>
      <w:r w:rsidR="00487DDB" w:rsidRPr="003E141F">
        <w:t>. godine</w:t>
      </w:r>
      <w:r w:rsidR="002C4EAC" w:rsidRPr="003E141F">
        <w:t xml:space="preserve"> </w:t>
      </w:r>
      <w:r w:rsidR="00DA2B9F">
        <w:t xml:space="preserve">u točci I. </w:t>
      </w:r>
      <w:r w:rsidR="006F4BAD" w:rsidRPr="003E141F">
        <w:t>rješenja</w:t>
      </w:r>
      <w:r w:rsidR="00314F0F" w:rsidRPr="003E141F">
        <w:t xml:space="preserve">, </w:t>
      </w:r>
      <w:r w:rsidR="00DA2B9F">
        <w:t>nedostajala je naznaka identifikatora predmeta prodaje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DA2B9F">
        <w:t>1</w:t>
      </w:r>
      <w:r w:rsidR="00346473">
        <w:t>6. studenog 2017</w:t>
      </w:r>
      <w:r w:rsidR="0046101F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F36DA3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>
      <w:pPr>
        <w:jc w:val="both"/>
      </w:pPr>
    </w:p>
    <w:p w:rsidRDefault="00DA2B9F" w:rsidP="00E30CDC" w:rsidR="00DA2B9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A2B9F" w:rsidP="00DA2B9F" w:rsidR="00DA2B9F" w:rsidRPr="00745AC9">
      <w:pPr>
        <w:jc w:val="both"/>
      </w:pPr>
      <w:r w:rsidRPr="00745AC9">
        <w:t xml:space="preserve">- Stečajni upravitelj Jasna Kučević, Pula, </w:t>
      </w:r>
      <w:r>
        <w:t>Kaštanjer 64,</w:t>
      </w:r>
    </w:p>
    <w:p w:rsidRDefault="00DA2B9F" w:rsidP="00DA2B9F" w:rsidR="00DA2B9F" w:rsidRPr="00745AC9">
      <w:r w:rsidRPr="00745AC9">
        <w:t>- Republika Hrvatska po ŽDO Pula, Pula, Rovinjska ul. 2</w:t>
      </w:r>
      <w:r>
        <w:t>,</w:t>
      </w:r>
    </w:p>
    <w:p w:rsidRDefault="00DA2B9F" w:rsidP="00DA2B9F" w:rsidR="00DA2B9F" w:rsidRPr="00745AC9">
      <w:r w:rsidRPr="00745AC9">
        <w:t>- Istarska kreditna banka Umag d.d. Umag, Ernesta Miloša 1,</w:t>
      </w:r>
    </w:p>
    <w:p w:rsidRDefault="00DA2B9F" w:rsidP="00DA2B9F" w:rsidR="00346473">
      <w:pPr>
        <w:jc w:val="both"/>
      </w:pPr>
      <w:r w:rsidRPr="00745AC9">
        <w:t>- e-oglasna ploča suda 8 dana</w:t>
      </w:r>
    </w:p>
    <w:p w:rsidRDefault="00DA2B9F" w:rsidP="00DA2B9F" w:rsidR="00DA2B9F">
      <w:pPr>
        <w:jc w:val="both"/>
      </w:pPr>
    </w:p>
    <w:p w:rsidRDefault="00DA2B9F" w:rsidP="00DA2B9F" w:rsidR="00DA2B9F" w:rsidRPr="00745AC9">
      <w:r w:rsidRPr="00745AC9">
        <w:t>Po pravomoćnosti:</w:t>
      </w:r>
    </w:p>
    <w:p w:rsidRDefault="00DA2B9F" w:rsidP="00DA2B9F" w:rsidR="00DA2B9F" w:rsidRPr="00745AC9">
      <w:r w:rsidRPr="00745AC9">
        <w:t>- FINA, F. Kurelca 8, Rijeka</w:t>
      </w:r>
    </w:p>
    <w:p w:rsidRDefault="00DA2B9F" w:rsidP="00DA2B9F" w:rsidR="00DA2B9F" w:rsidRPr="00346473">
      <w:pPr>
        <w:jc w:val="both"/>
      </w:pPr>
    </w:p>
    <w:p w:rsidRDefault="00A521A9" w:rsidP="00346473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EA4" w:rsidR="008D1EA4">
      <w:r>
        <w:separator/>
      </w:r>
    </w:p>
  </w:endnote>
  <w:endnote w:id="0" w:type="continuationSeparator">
    <w:p w:rsidRDefault="008D1EA4" w:rsidR="008D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EA4" w:rsidR="008D1EA4">
      <w:r>
        <w:separator/>
      </w:r>
    </w:p>
  </w:footnote>
  <w:footnote w:id="0" w:type="continuationSeparator">
    <w:p w:rsidRDefault="008D1EA4" w:rsidR="008D1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7406C" w:rsidR="008D1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1EA4" w:rsidR="008D1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7406C" w:rsidR="008D1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2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1EA4" w:rsidP="008D1EA4" w:rsidR="008D1EA4" w:rsidRPr="00615DFB">
    <w:pPr>
      <w:pStyle w:val="Zaglavlje"/>
      <w:jc w:val="right"/>
    </w:pPr>
    <w:r>
      <w:t>1 St-782/16-62</w:t>
    </w:r>
  </w:p>
  <w:p w:rsidRDefault="008D1EA4" w:rsidR="008D1EA4">
    <w:pPr>
      <w:pStyle w:val="Zaglavlje"/>
    </w:pPr>
  </w:p>
  <w:p w:rsidRDefault="008D1EA4" w:rsidR="008D1EA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EA4" w:rsidP="00815E55" w:rsidR="008D1EA4" w:rsidRPr="00615DFB">
    <w:pPr>
      <w:pStyle w:val="Zaglavlje"/>
      <w:jc w:val="right"/>
    </w:pPr>
    <w:r>
      <w:t>1 St-782/16-62</w:t>
    </w:r>
  </w:p>
  <w:p w:rsidRDefault="008D1EA4" w:rsidR="008D1E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6473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0420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945EE"/>
    <w:rsid w:val="008A1BAD"/>
    <w:rsid w:val="008A47C8"/>
    <w:rsid w:val="008B0A99"/>
    <w:rsid w:val="008B79AE"/>
    <w:rsid w:val="008D1EA4"/>
    <w:rsid w:val="008E5D89"/>
    <w:rsid w:val="008F39E2"/>
    <w:rsid w:val="008F6CD7"/>
    <w:rsid w:val="008F76AF"/>
    <w:rsid w:val="00926E40"/>
    <w:rsid w:val="00960E22"/>
    <w:rsid w:val="00962EF5"/>
    <w:rsid w:val="00963453"/>
    <w:rsid w:val="00985E99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6A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A2B9F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6DA3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20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20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20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20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20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20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7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94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1316</properties:Characters>
  <properties:Lines>60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2017-11-16T07:26:00Z</dcterms:created>
  <dc:creator>smarinac</dc:creator>
  <cp:lastModifiedBy>Lorena Paris Aničić</cp:lastModifiedBy>
  <cp:lastPrinted>2017-11-16T07:39:00Z</cp:lastPrinted>
  <dcterms:modified xmlns:xsi="http://www.w3.org/2001/XMLSchema-instance" xsi:type="dcterms:W3CDTF">2017-11-16T07:55:00Z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