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af91" w14:paraId="bb0af91" w:rsidRDefault="00923660" w:rsidP="00923660" w:rsidR="0092366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60" w:rsidP="00923660" w:rsidR="0092366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23660" w:rsidP="00923660" w:rsidR="0092366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23660" w:rsidP="00923660" w:rsidR="0092366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23660" w:rsidP="00923660" w:rsidR="0092366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23660" w:rsidP="00923660" w:rsidR="0092366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23660" w:rsidP="00923660" w:rsidR="00923660" w:rsidRPr="005D578C">
      <w:pPr>
        <w:jc w:val="center"/>
        <w:rPr>
          <w:rFonts w:cs="Times New Roman" w:eastAsia="Times New Roman"/>
          <w:szCs w:val="24"/>
        </w:rPr>
      </w:pPr>
    </w:p>
    <w:p w:rsidRDefault="00923660" w:rsidP="00923660" w:rsidR="009236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23660" w:rsidP="00923660" w:rsidR="00923660" w:rsidRPr="005D578C">
      <w:pPr>
        <w:rPr>
          <w:rFonts w:cs="Times New Roman" w:eastAsia="Times New Roman"/>
          <w:szCs w:val="24"/>
        </w:rPr>
      </w:pPr>
    </w:p>
    <w:p w:rsidRDefault="00923660" w:rsidP="00923660" w:rsidR="0092366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DOMUS CLEAN SERVICE j. d. o. o. Pula, Tartinijeva 9, OIB </w:t>
      </w:r>
      <w:r w:rsidRPr="00923660">
        <w:rPr>
          <w:rFonts w:cs="Times New Roman" w:eastAsia="Times New Roman"/>
          <w:szCs w:val="24"/>
        </w:rPr>
        <w:t>63873226648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23660">
        <w:rPr>
          <w:rFonts w:cs="Times New Roman" w:eastAsia="Times New Roman"/>
          <w:szCs w:val="24"/>
        </w:rPr>
        <w:t>040316582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travnja 2016.</w:t>
      </w:r>
    </w:p>
    <w:p w:rsidRDefault="00923660" w:rsidP="00923660" w:rsidR="00923660" w:rsidRPr="005D578C">
      <w:pPr>
        <w:rPr>
          <w:rFonts w:cs="Times New Roman" w:eastAsia="Times New Roman"/>
          <w:szCs w:val="24"/>
        </w:rPr>
      </w:pPr>
    </w:p>
    <w:p w:rsidRDefault="00923660" w:rsidP="00923660" w:rsidR="009236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23660" w:rsidP="00923660" w:rsidR="00923660" w:rsidRPr="005D578C">
      <w:pPr>
        <w:rPr>
          <w:rFonts w:cs="Times New Roman" w:eastAsia="Times New Roman"/>
          <w:szCs w:val="24"/>
        </w:rPr>
      </w:pPr>
    </w:p>
    <w:p w:rsidRDefault="00923660" w:rsidP="00923660" w:rsidR="0092366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DOMUS CLEAN SERVICE j. d. o. o. Pula, Tartinijeva 9, OIB </w:t>
      </w:r>
      <w:r w:rsidRPr="00923660">
        <w:rPr>
          <w:rFonts w:cs="Times New Roman" w:eastAsia="Times New Roman"/>
          <w:szCs w:val="24"/>
        </w:rPr>
        <w:t>63873226648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23660">
        <w:rPr>
          <w:rFonts w:cs="Times New Roman" w:eastAsia="Times New Roman"/>
          <w:szCs w:val="24"/>
        </w:rPr>
        <w:t>040316582</w:t>
      </w:r>
      <w:r>
        <w:rPr>
          <w:rFonts w:cs="Times New Roman" w:eastAsia="Times New Roman"/>
          <w:szCs w:val="24"/>
        </w:rPr>
        <w:t>.</w:t>
      </w:r>
    </w:p>
    <w:p w:rsidRDefault="00923660" w:rsidP="00923660" w:rsidR="00923660" w:rsidRPr="005D578C">
      <w:pPr>
        <w:rPr>
          <w:rFonts w:cs="Times New Roman" w:eastAsia="Times New Roman"/>
          <w:szCs w:val="24"/>
        </w:rPr>
      </w:pPr>
    </w:p>
    <w:p w:rsidRDefault="00923660" w:rsidP="00923660" w:rsidR="0092366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923660" w:rsidP="00923660" w:rsidR="00923660">
      <w:pPr>
        <w:rPr>
          <w:rFonts w:cs="Times New Roman" w:eastAsia="Times New Roman"/>
          <w:szCs w:val="20"/>
        </w:rPr>
      </w:pPr>
    </w:p>
    <w:p w:rsidRDefault="00923660" w:rsidP="00923660" w:rsidR="0092366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DOMUS CLEAN SERVICE j. d. o. o. Pula, Tartinijeva 9, OIB </w:t>
      </w:r>
      <w:r w:rsidRPr="00923660">
        <w:rPr>
          <w:rFonts w:cs="Times New Roman" w:eastAsia="Times New Roman"/>
          <w:szCs w:val="24"/>
        </w:rPr>
        <w:t>63873226648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23660">
        <w:rPr>
          <w:rFonts w:cs="Times New Roman" w:eastAsia="Times New Roman"/>
          <w:szCs w:val="24"/>
        </w:rPr>
        <w:t>040316582</w:t>
      </w:r>
      <w:r>
        <w:rPr>
          <w:rFonts w:cs="Times New Roman" w:eastAsia="Times New Roman"/>
          <w:szCs w:val="24"/>
        </w:rPr>
        <w:t>.</w:t>
      </w:r>
    </w:p>
    <w:p w:rsidRDefault="00923660" w:rsidP="00923660" w:rsidR="00923660">
      <w:pPr>
        <w:ind w:firstLine="709"/>
        <w:rPr>
          <w:rFonts w:cs="Times New Roman" w:eastAsia="Times New Roman"/>
          <w:szCs w:val="24"/>
        </w:rPr>
      </w:pPr>
    </w:p>
    <w:p w:rsidRDefault="00923660" w:rsidP="00923660" w:rsidR="0092366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DOMUS CLEAN SERVICE j. d. o. o. Pula, Tartinijeva 9, OIB </w:t>
      </w:r>
      <w:r w:rsidRPr="00923660">
        <w:rPr>
          <w:rFonts w:cs="Times New Roman" w:eastAsia="Times New Roman"/>
          <w:szCs w:val="24"/>
        </w:rPr>
        <w:t>63873226648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23660">
        <w:rPr>
          <w:rFonts w:cs="Times New Roman" w:eastAsia="Times New Roman"/>
          <w:szCs w:val="24"/>
        </w:rPr>
        <w:t>040316582</w:t>
      </w:r>
      <w:r>
        <w:rPr>
          <w:rFonts w:cs="Times New Roman" w:eastAsia="Times New Roman"/>
          <w:szCs w:val="24"/>
        </w:rPr>
        <w:t>.</w:t>
      </w:r>
    </w:p>
    <w:p w:rsidRDefault="00923660" w:rsidP="00923660" w:rsidR="00923660">
      <w:pPr>
        <w:rPr>
          <w:rFonts w:cs="Times New Roman" w:eastAsia="Times New Roman"/>
          <w:szCs w:val="24"/>
        </w:rPr>
      </w:pPr>
    </w:p>
    <w:p w:rsidRDefault="00923660" w:rsidP="00923660" w:rsidR="00923660" w:rsidRPr="005D578C">
      <w:pPr>
        <w:rPr>
          <w:rFonts w:cs="Times New Roman" w:eastAsia="Times New Roman"/>
          <w:szCs w:val="24"/>
        </w:rPr>
      </w:pPr>
    </w:p>
    <w:p w:rsidRDefault="00923660" w:rsidP="00923660" w:rsidR="0092366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23660" w:rsidP="00923660" w:rsidR="00923660">
      <w:pPr>
        <w:ind w:firstLine="708"/>
        <w:rPr>
          <w:rFonts w:cs="Times New Roman" w:eastAsia="Times New Roman"/>
          <w:szCs w:val="24"/>
        </w:rPr>
      </w:pPr>
    </w:p>
    <w:p w:rsidRDefault="00923660" w:rsidP="00923660" w:rsidR="0092366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DOMUS CLEAN SERVICE j. d. o. o. Pula. </w:t>
      </w:r>
      <w:r>
        <w:rPr>
          <w:rFonts w:eastAsiaTheme="minorHAnsi"/>
          <w:lang w:eastAsia="en-US"/>
        </w:rPr>
        <w:t>Kako su za to bile ispunjene pretpostavke predviđene čl. 428. Stečajnog zakona, sud je 12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St-272/2016-3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23660" w:rsidP="00923660" w:rsidR="0092366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23660" w:rsidP="00923660" w:rsidR="00923660" w:rsidRPr="005D578C">
      <w:pPr>
        <w:rPr>
          <w:rFonts w:cs="Times New Roman" w:eastAsia="Times New Roman"/>
          <w:szCs w:val="24"/>
        </w:rPr>
      </w:pPr>
    </w:p>
    <w:p w:rsidRDefault="00923660" w:rsidP="00923660" w:rsidR="009236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23660" w:rsidP="00923660" w:rsidR="00923660">
      <w:pPr>
        <w:rPr>
          <w:rFonts w:cs="Times New Roman" w:eastAsia="Times New Roman"/>
          <w:szCs w:val="24"/>
        </w:rPr>
      </w:pPr>
    </w:p>
    <w:p w:rsidRDefault="00923660" w:rsidP="00923660" w:rsidR="0092366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923660" w:rsidP="00923660" w:rsidR="0092366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0E643A">
        <w:rPr>
          <w:rFonts w:cs="Times New Roman" w:eastAsia="Times New Roman"/>
          <w:szCs w:val="24"/>
        </w:rPr>
        <w:t xml:space="preserve">, v. r. </w:t>
      </w:r>
    </w:p>
    <w:p w:rsidRDefault="00923660" w:rsidP="00923660" w:rsidR="00923660">
      <w:pPr>
        <w:jc w:val="left"/>
        <w:rPr>
          <w:rFonts w:cs="Times New Roman" w:eastAsia="Times New Roman"/>
          <w:szCs w:val="24"/>
        </w:rPr>
      </w:pPr>
    </w:p>
    <w:p w:rsidRDefault="00923660" w:rsidP="00923660" w:rsidR="00923660" w:rsidRPr="005D578C">
      <w:pPr>
        <w:jc w:val="left"/>
        <w:rPr>
          <w:rFonts w:cs="Times New Roman" w:eastAsia="Times New Roman"/>
          <w:szCs w:val="24"/>
        </w:rPr>
      </w:pPr>
    </w:p>
    <w:p w:rsidRDefault="00923660" w:rsidP="00923660" w:rsidR="0092366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33D3C" w:rsidP="00923660" w:rsidR="00923660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="00923660" w:rsidRPr="00D07818">
        <w:rPr>
          <w:rFonts w:cs="Times New Roman" w:eastAsia="Times New Roman"/>
          <w:szCs w:val="24"/>
        </w:rPr>
        <w:t>.</w:t>
      </w:r>
    </w:p>
    <w:p w:rsidRDefault="00923660" w:rsidP="00923660" w:rsidR="009236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23660" w:rsidP="00923660" w:rsidR="00923660">
      <w:pPr>
        <w:rPr>
          <w:rFonts w:cs="Times New Roman" w:eastAsia="Times New Roman"/>
          <w:szCs w:val="24"/>
        </w:rPr>
      </w:pPr>
    </w:p>
    <w:p w:rsidRDefault="00923660" w:rsidP="00923660" w:rsidR="00923660" w:rsidRPr="005D578C">
      <w:pPr>
        <w:rPr>
          <w:rFonts w:cs="Times New Roman" w:eastAsia="Times New Roman"/>
          <w:szCs w:val="24"/>
        </w:rPr>
      </w:pPr>
    </w:p>
    <w:p w:rsidRDefault="00923660" w:rsidP="00923660" w:rsidR="0092366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23660" w:rsidP="00923660" w:rsidR="009236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23660" w:rsidP="00923660" w:rsidR="009236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DOMUS CLEAN SERVICE j. d. o. o. Pula, Tartinijeva 9,</w:t>
      </w:r>
    </w:p>
    <w:p w:rsidRDefault="00923660" w:rsidP="00923660" w:rsidR="0092366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23660" w:rsidP="00923660" w:rsidR="009236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23660" w:rsidP="00923660" w:rsidR="009236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923660" w:rsidP="00923660" w:rsidR="0092366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923660" w:rsidP="00923660" w:rsidR="009236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923660" w:rsidP="00923660" w:rsidR="009236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923660" w:rsidP="00923660" w:rsidR="00923660"/>
    <w:p w:rsidRDefault="00923660" w:rsidP="00923660" w:rsidR="00923660"/>
    <w:p w:rsidRDefault="00787AD6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660" w:rsidP="00923660" w:rsidR="00923660">
      <w:r>
        <w:separator/>
      </w:r>
    </w:p>
  </w:endnote>
  <w:endnote w:id="0" w:type="continuationSeparator">
    <w:p w:rsidRDefault="00923660" w:rsidP="00923660" w:rsidR="00923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660" w:rsidP="00923660" w:rsidR="00923660">
      <w:r>
        <w:separator/>
      </w:r>
    </w:p>
  </w:footnote>
  <w:footnote w:id="0" w:type="continuationSeparator">
    <w:p w:rsidRDefault="00923660" w:rsidP="00923660" w:rsidR="009236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660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87AD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St-272/2016-5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660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St-272/2016-5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350"/>
    <w:rsid w:val="000E643A"/>
    <w:rsid w:val="00137CB4"/>
    <w:rsid w:val="00333D3C"/>
    <w:rsid w:val="0075528E"/>
    <w:rsid w:val="00787AD6"/>
    <w:rsid w:val="0079403F"/>
    <w:rsid w:val="00923660"/>
    <w:rsid w:val="00C1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66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366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2366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36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366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36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366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7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AD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7AD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7A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7A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66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366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2366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36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366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36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366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7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AD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7AD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7A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7A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St-272/2016</izvorni_sadrzaj>
    <derivirana_varijabla naziv="DomainObject.Predmet.OznakaBroj_1">St-272/2016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CLEAN SERVICE j.d.o.o. PULA</izvorni_sadrzaj>
    <derivirana_varijabla naziv="DomainObject.Predmet.ProtustrankaFormated_1">  DOMUS CLEAN SERVICE j.d.o.o. PULA</derivirana_varijabla>
  </DomainObject.Predmet.ProtustrankaFormated>
  <DomainObject.Predmet.ProtustrankaFormatedOIB>
    <izvorni_sadrzaj>  DOMUS CLEAN SERVICE j.d.o.o. PULA, OIB 63873226648</izvorni_sadrzaj>
    <derivirana_varijabla naziv="DomainObject.Predmet.ProtustrankaFormatedOIB_1">  DOMUS CLEAN SERVICE j.d.o.o. PULA, OIB 63873226648</derivirana_varijabla>
  </DomainObject.Predmet.ProtustrankaFormatedOIB>
  <DomainObject.Predmet.ProtustrankaFormatedWithAdress>
    <izvorni_sadrzaj> DOMUS CLEAN SERVICE j.d.o.o. PULA, Tartinijeva 9, 52100 Pula</izvorni_sadrzaj>
    <derivirana_varijabla naziv="DomainObject.Predmet.ProtustrankaFormatedWithAdress_1"> DOMUS CLEAN SERVICE j.d.o.o. PULA, Tartinijeva 9, 52100 Pula</derivirana_varijabla>
  </DomainObject.Predmet.ProtustrankaFormatedWithAdress>
  <DomainObject.Predmet.ProtustrankaFormatedWithAdressOIB>
    <izvorni_sadrzaj> DOMUS CLEAN SERVICE j.d.o.o. PULA, OIB 63873226648, Tartinijeva 9, 52100 Pula</izvorni_sadrzaj>
    <derivirana_varijabla naziv="DomainObject.Predmet.ProtustrankaFormatedWithAdressOIB_1"> DOMUS CLEAN SERVICE j.d.o.o. PULA, OIB 63873226648, Tartinijeva 9, 52100 Pula</derivirana_varijabla>
  </DomainObject.Predmet.ProtustrankaFormatedWithAdressOIB>
  <DomainObject.Predmet.ProtustrankaWithAdress>
    <izvorni_sadrzaj>DOMUS CLEAN SERVICE j.d.o.o. PULA Tartinijeva 9, 52100 Pula</izvorni_sadrzaj>
    <derivirana_varijabla naziv="DomainObject.Predmet.ProtustrankaWithAdress_1">DOMUS CLEAN SERVICE j.d.o.o. PULA Tartinijeva 9, 52100 Pula</derivirana_varijabla>
  </DomainObject.Predmet.ProtustrankaWithAdress>
  <DomainObject.Predmet.ProtustrankaWithAdressOIB>
    <izvorni_sadrzaj>DOMUS CLEAN SERVICE j.d.o.o. PULA, OIB 63873226648, Tartinijeva 9, 52100 Pula</izvorni_sadrzaj>
    <derivirana_varijabla naziv="DomainObject.Predmet.ProtustrankaWithAdressOIB_1">DOMUS CLEAN SERVICE j.d.o.o. PULA, OIB 63873226648, Tartinijeva 9, 52100 Pula</derivirana_varijabla>
  </DomainObject.Predmet.ProtustrankaWithAdressOIB>
  <DomainObject.Predmet.ProtustrankaNazivFormated>
    <izvorni_sadrzaj>DOMUS CLEAN SERVICE j.d.o.o. PULA</izvorni_sadrzaj>
    <derivirana_varijabla naziv="DomainObject.Predmet.ProtustrankaNazivFormated_1">DOMUS CLEAN SERVICE j.d.o.o. PULA</derivirana_varijabla>
  </DomainObject.Predmet.ProtustrankaNazivFormated>
  <DomainObject.Predmet.ProtustrankaNazivFormatedOIB>
    <izvorni_sadrzaj>DOMUS CLEAN SERVICE j.d.o.o. PULA, OIB 63873226648</izvorni_sadrzaj>
    <derivirana_varijabla naziv="DomainObject.Predmet.ProtustrankaNazivFormatedOIB_1">DOMUS CLEAN SERVICE j.d.o.o. PULA, OIB 63873226648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9985.48</izvorni_sadrzaj>
    <derivirana_varijabla naziv="DomainObject.Predmet.TrenutnaVrijednost_1">9985.48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CLEAN SERVICE j.d.o.o. PULA</item>
    </izvorni_sadrzaj>
    <derivirana_varijabla naziv="DomainObject.Predmet.ProtuStrankaListFormated_1">
      <item>DOMUS CLEAN SERVICE j.d.o.o. PULA</item>
    </derivirana_varijabla>
  </DomainObject.Predmet.ProtuStrankaListFormated>
  <DomainObject.Predmet.ProtuStrankaListFormatedOIB>
    <izvorni_sadrzaj>
      <item>DOMUS CLEAN SERVICE j.d.o.o. PULA, OIB 63873226648</item>
    </izvorni_sadrzaj>
    <derivirana_varijabla naziv="DomainObject.Predmet.ProtuStrankaListFormatedOIB_1">
      <item>DOMUS CLEAN SERVICE j.d.o.o. PULA, OIB 63873226648</item>
    </derivirana_varijabla>
  </DomainObject.Predmet.ProtuStrankaListFormatedOIB>
  <DomainObject.Predmet.ProtuStrankaListFormatedWithAdress>
    <izvorni_sadrzaj>
      <item>DOMUS CLEAN SERVICE j.d.o.o. PULA, Tartinijeva 9, 52100 Pula</item>
    </izvorni_sadrzaj>
    <derivirana_varijabla naziv="DomainObject.Predmet.ProtuStrankaListFormatedWithAdress_1">
      <item>DOMUS CLEAN SERVICE j.d.o.o. PULA, Tartinijeva 9, 52100 Pula</item>
    </derivirana_varijabla>
  </DomainObject.Predmet.ProtuStrankaListFormatedWithAdress>
  <DomainObject.Predmet.ProtuStrankaListFormatedWithAdressOIB>
    <izvorni_sadrzaj>
      <item>DOMUS CLEAN SERVICE j.d.o.o. PULA, OIB 63873226648, Tartinijeva 9, 52100 Pula</item>
    </izvorni_sadrzaj>
    <derivirana_varijabla naziv="DomainObject.Predmet.ProtuStrankaListFormatedWithAdressOIB_1">
      <item>DOMUS CLEAN SERVICE j.d.o.o. PULA, OIB 63873226648, Tartinijeva 9, 52100 Pula</item>
    </derivirana_varijabla>
  </DomainObject.Predmet.ProtuStrankaListFormatedWithAdressOIB>
  <DomainObject.Predmet.ProtuStrankaListNazivFormated>
    <izvorni_sadrzaj>
      <item>DOMUS CLEAN SERVICE j.d.o.o. PULA</item>
    </izvorni_sadrzaj>
    <derivirana_varijabla naziv="DomainObject.Predmet.ProtuStrankaListNazivFormated_1">
      <item>DOMUS CLEAN SERVICE j.d.o.o. PULA</item>
    </derivirana_varijabla>
  </DomainObject.Predmet.ProtuStrankaListNazivFormated>
  <DomainObject.Predmet.ProtuStrankaListNazivFormatedOIB>
    <izvorni_sadrzaj>
      <item>DOMUS CLEAN SERVICE j.d.o.o. PULA, OIB 63873226648</item>
    </izvorni_sadrzaj>
    <derivirana_varijabla naziv="DomainObject.Predmet.ProtuStrankaListNazivFormatedOIB_1">
      <item>DOMUS CLEAN SERVICE j.d.o.o. PULA, OIB 63873226648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CLEAN SERVICE j.d.o.o. PULA</izvorni_sadrzaj>
    <derivirana_varijabla naziv="DomainObject.Predmet.ProtustrankaIDrugi_1">DOMUS CLEAN SERVICE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CLEAN SERVICE j.d.o.o. PULA, OIB 63873226648, Tartinijeva 9, 52100 Pula</izvorni_sadrzaj>
    <derivirana_varijabla naziv="DomainObject.Predmet.ProtustrankaIDrugiAdressOIB_1">DOMUS CLEAN SERVICE j.d.o.o. PULA, OIB 63873226648, Tartinijeva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CLEAN SERVICE j.d.o.o. PULA</item>
    </izvorni_sadrzaj>
    <derivirana_varijabla naziv="DomainObject.Predmet.SudioniciListNaziv_1">
      <item>FINANCIJSKA AGENCIJA, RC RIJEKA, PODRUŽNICA PULA, PULA</item>
      <item>DOMUS CLEAN SERVICE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CLEAN SERVICE j.d.o.o. PULA, OIB 63873226648, Tartinijeva 9,52100 Pula</item>
    </izvorni_sadrzaj>
    <derivirana_varijabla naziv="DomainObject.Predmet.SudioniciListAdressOIB_1">
      <item>FINANCIJSKA AGENCIJA, RC RIJEKA, PODRUŽNICA PULA, PULA, OIB 85821130368, Giardini 5,52100 Pula</item>
      <item>DOMUS CLEAN SERVICE j.d.o.o. PULA, OIB 63873226648, Tartinijeva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63873226648</item>
    </izvorni_sadrzaj>
    <derivirana_varijabla naziv="DomainObject.Predmet.SudioniciListNazivOIB_1">
      <item>, OIB 85821130368</item>
      <item>, OIB 63873226648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3178</properties:Characters>
  <properties:Lines>80</properties:Lines>
  <properties:Paragraphs>29</properties:Paragraphs>
  <properties:TotalTime>7</properties:TotalTime>
  <properties:ScaleCrop>false</properties:ScaleCrop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2016-04-18T06:52:00Z</dcterms:created>
  <dc:creator>Mihaela Kaligari</dc:creator>
  <dc:description/>
  <cp:keywords/>
  <cp:lastModifiedBy>Mihaela Kaligari</cp:lastModifiedBy>
  <cp:lastPrinted>2016-04-21T08:00:00Z</cp:lastPrinted>
  <dcterms:modified xmlns:xsi="http://www.w3.org/2001/XMLSchema-instance" xsi:type="dcterms:W3CDTF">2016-04-21T08:32:00Z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