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3f6e" w14:paraId="f8a3f6e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0E6C6C">
        <w:rPr>
          <w:lang w:val="hr-HR"/>
        </w:rPr>
        <w:t>St-8</w:t>
      </w:r>
      <w:r w:rsidR="008633D6">
        <w:rPr>
          <w:lang w:val="hr-HR"/>
        </w:rPr>
        <w:t>31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E6C6C">
        <w:t xml:space="preserve"> PROIZVODNO TRGOVAČKA ZADRUGA MONDIŠ, OIB: 27687250290 </w:t>
      </w:r>
      <w:r w:rsidR="00E66FC5">
        <w:t>sa</w:t>
      </w:r>
      <w:r w:rsidR="00B3789E">
        <w:t xml:space="preserve"> </w:t>
      </w:r>
      <w:r w:rsidR="00423C7C">
        <w:t>sje</w:t>
      </w:r>
      <w:r w:rsidR="000E6C6C">
        <w:t>dištem u Gajeva 18, 48325 Novigrad Podravski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0E6C6C">
        <w:t>PROIZVODNO TRGOVAČKA ZADRUGA MONDIŠ, OIB: 27687250290 sa sjedištem u Gajeva 18, 48325 Novigrad Podravski</w:t>
      </w:r>
      <w:r w:rsidR="000E6C6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0E6C6C">
        <w:rPr>
          <w:lang w:val="hr-HR"/>
        </w:rPr>
        <w:t xml:space="preserve">92.026,97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0E6C6C">
        <w:t xml:space="preserve"> PROIZVODNO TRGOVAČKA ZADRUGA MONDIŠ, OIB: 27687250290 sa sjedištem u Gajeva 18, 48325 Novigrad Podravski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</w:t>
      </w:r>
      <w:r w:rsidR="00FA2D24">
        <w:rPr>
          <w:lang w:val="hr-HR"/>
        </w:rPr>
        <w:t>udu dana 18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0E6C6C">
        <w:t>PROIZVODNO TRGOVAČKA ZADRUGA MONDIŠ, OIB: 27687250290 sa sjedištem u Gajeva 18, 48325 Novigrad Podravski.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0E6C6C">
        <w:rPr>
          <w:lang w:val="hr-HR"/>
        </w:rPr>
        <w:t xml:space="preserve">92.026,97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2CF" w:rsidP="007F64E0" w:rsidR="006542CF">
      <w:r>
        <w:separator/>
      </w:r>
    </w:p>
  </w:endnote>
  <w:endnote w:id="0" w:type="continuationSeparator">
    <w:p w:rsidRDefault="006542CF" w:rsidP="007F64E0" w:rsidR="0065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2CF" w:rsidP="007F64E0" w:rsidR="006542CF">
      <w:r>
        <w:separator/>
      </w:r>
    </w:p>
  </w:footnote>
  <w:footnote w:id="0" w:type="continuationSeparator">
    <w:p w:rsidRDefault="006542CF" w:rsidP="007F64E0" w:rsidR="00654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0E6C6C">
      <w:rPr>
        <w:lang w:val="hr-HR"/>
      </w:rPr>
      <w:t>St-8</w:t>
    </w:r>
    <w:r w:rsidR="008633D6">
      <w:rPr>
        <w:lang w:val="hr-HR"/>
      </w:rPr>
      <w:t>31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2D24" w:rsidRPr="00FA2D24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1C5A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2D24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1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1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St-831/2015-4</izvorni_sadrzaj>
    <derivirana_varijabla naziv="DomainObject.Oznaka_1">St-831/2015-4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TRGOVAČKA ZADRUGA MONDIŠ za proizvodnju, trgovinu i usluge</izvorni_sadrzaj>
    <derivirana_varijabla naziv="DomainObject.Predmet.ProtustrankaFormated_1">  PROIZVODNO TRGOVAČKA ZADRUGA MONDIŠ za proizvodnju, trgovinu i usluge</derivirana_varijabla>
  </DomainObject.Predmet.ProtustrankaFormated>
  <DomainObject.Predmet.ProtustrankaFormatedOIB>
    <izvorni_sadrzaj>  PROIZVODNO TRGOVAČKA ZADRUGA MONDIŠ za proizvodnju, trgovinu i usluge, OIB 27687250290</izvorni_sadrzaj>
    <derivirana_varijabla naziv="DomainObject.Predmet.ProtustrankaFormatedOIB_1">  PROIZVODNO TRGOVAČKA ZADRUGA MONDIŠ za proizvodnju, trgovinu i usluge, OIB 27687250290</derivirana_varijabla>
  </DomainObject.Predmet.ProtustrankaFormatedOIB>
  <DomainObject.Predmet.ProtustrankaFormatedWithAdress>
    <izvorni_sadrzaj> PROIZVODNO TRGOVAČKA ZADRUGA MONDIŠ za proizvodnju, trgovinu i usluge, Gajeva 18, 48350 Novigrad Podravski</izvorni_sadrzaj>
    <derivirana_varijabla naziv="DomainObject.Predmet.ProtustrankaFormatedWithAdress_1"> PROIZVODNO TRGOVAČKA ZADRUGA MONDIŠ za proizvodnju, trgovinu i usluge, Gajeva 18, 48350 Novigrad Podravski</derivirana_varijabla>
  </DomainObject.Predmet.ProtustrankaFormatedWithAdress>
  <DomainObject.Predmet.ProtustrankaFormatedWithAdressOIB>
    <izvorni_sadrzaj> PROIZVODNO TRGOVAČKA ZADRUGA MONDIŠ za proizvodnju, trgovinu i usluge, OIB 27687250290, Gajeva 18, 48350 Novigrad Podravski</izvorni_sadrzaj>
    <derivirana_varijabla naziv="DomainObject.Predmet.ProtustrankaFormatedWithAdressOIB_1"> PROIZVODNO TRGOVAČKA ZADRUGA MONDIŠ za proizvodnju, trgovinu i usluge, OIB 27687250290, Gajeva 18, 48350 Novigrad Podravski</derivirana_varijabla>
  </DomainObject.Predmet.ProtustrankaFormatedWithAdressOIB>
  <DomainObject.Predmet.ProtustrankaWithAdress>
    <izvorni_sadrzaj>PROIZVODNO TRGOVAČKA ZADRUGA MONDIŠ za proizvodnju, trgovinu i usluge Gajeva 18, 48350 Novigrad Podravski</izvorni_sadrzaj>
    <derivirana_varijabla naziv="DomainObject.Predmet.ProtustrankaWithAdress_1">PROIZVODNO TRGOVAČKA ZADRUGA MONDIŠ za proizvodnju, trgovinu i usluge Gajeva 18, 48350 Novigrad Podravski</derivirana_varijabla>
  </DomainObject.Predmet.ProtustrankaWithAdress>
  <DomainObject.Predmet.ProtustrankaWithAdressOIB>
    <izvorni_sadrzaj>PROIZVODNO TRGOVAČKA ZADRUGA MONDIŠ za proizvodnju, trgovinu i usluge, OIB 27687250290, Gajeva 18, 48350 Novigrad Podravski</izvorni_sadrzaj>
    <derivirana_varijabla naziv="DomainObject.Predmet.ProtustrankaWithAdressOIB_1">PROIZVODNO TRGOVAČKA ZADRUGA MONDIŠ za proizvodnju, trgovinu i usluge, OIB 27687250290, Gajeva 18, 48350 Novigrad Podravski</derivirana_varijabla>
  </DomainObject.Predmet.ProtustrankaWithAdressOIB>
  <DomainObject.Predmet.ProtustrankaNazivFormated>
    <izvorni_sadrzaj>PROIZVODNO TRGOVAČKA ZADRUGA MONDIŠ za proizvodnju, trgovinu i usluge</izvorni_sadrzaj>
    <derivirana_varijabla naziv="DomainObject.Predmet.ProtustrankaNazivFormated_1">PROIZVODNO TRGOVAČKA ZADRUGA MONDIŠ za proizvodnju, trgovinu i usluge</derivirana_varijabla>
  </DomainObject.Predmet.ProtustrankaNazivFormated>
  <DomainObject.Predmet.ProtustrankaNazivFormatedOIB>
    <izvorni_sadrzaj>PROIZVODNO TRGOVAČKA ZADRUGA MONDIŠ za proizvodnju, trgovinu i usluge, OIB 27687250290</izvorni_sadrzaj>
    <derivirana_varijabla naziv="DomainObject.Predmet.ProtustrankaNazivFormatedOIB_1">PROIZVODNO TRGOVAČKA ZADRUGA MONDIŠ za proizvodnju, trgovinu i usluge, OIB 27687250290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92026.97</izvorni_sadrzaj>
    <derivirana_varijabla naziv="DomainObject.Predmet.TrenutnaVrijednost_1">92026.97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TRGOVAČKA ZADRUGA MONDIŠ za proizvodnju, trgovinu i usluge</item>
    </izvorni_sadrzaj>
    <derivirana_varijabla naziv="DomainObject.Predmet.ProtuStrankaListFormated_1">
      <item>PROIZVODNO TRGOVAČKA ZADRUGA MONDIŠ za proizvodnju, trgovinu i usluge</item>
    </derivirana_varijabla>
  </DomainObject.Predmet.ProtuStrankaListFormated>
  <DomainObject.Predmet.ProtuStrankaListFormatedOIB>
    <izvorni_sadrzaj>
      <item>PROIZVODNO TRGOVAČKA ZADRUGA MONDIŠ za proizvodnju, trgovinu i usluge, OIB 27687250290</item>
    </izvorni_sadrzaj>
    <derivirana_varijabla naziv="DomainObject.Predmet.ProtuStrankaListFormatedOIB_1">
      <item>PROIZVODNO TRGOVAČKA ZADRUGA MONDIŠ za proizvodnju, trgovinu i usluge, OIB 27687250290</item>
    </derivirana_varijabla>
  </DomainObject.Predmet.ProtuStrankaListFormatedOIB>
  <DomainObject.Predmet.ProtuStrankaListFormatedWithAdress>
    <izvorni_sadrzaj>
      <item>PROIZVODNO TRGOVAČKA ZADRUGA MONDIŠ za proizvodnju, trgovinu i usluge, Gajeva 18, 48350 Novigrad Podravski</item>
    </izvorni_sadrzaj>
    <derivirana_varijabla naziv="DomainObject.Predmet.ProtuStrankaListFormatedWithAdress_1">
      <item>PROIZVODNO TRGOVAČKA ZADRUGA MONDIŠ za proizvodnju, trgovinu i usluge, Gajeva 18, 48350 Novigrad Podravski</item>
    </derivirana_varijabla>
  </DomainObject.Predmet.ProtuStrankaListFormatedWithAdress>
  <DomainObject.Predmet.ProtuStrankaListFormatedWithAdressOIB>
    <izvorni_sadrzaj>
      <item>PROIZVODNO TRGOVAČKA ZADRUGA MONDIŠ za proizvodnju, trgovinu i usluge, OIB 27687250290, Gajeva 18, 48350 Novigrad Podravski</item>
    </izvorni_sadrzaj>
    <derivirana_varijabla naziv="DomainObject.Predmet.ProtuStrankaListFormatedWithAdressOIB_1">
      <item>PROIZVODNO TRGOVAČKA ZADRUGA MONDIŠ za proizvodnju, trgovinu i usluge, OIB 27687250290, Gajeva 18, 48350 Novigrad Podravski</item>
    </derivirana_varijabla>
  </DomainObject.Predmet.ProtuStrankaListFormatedWithAdressOIB>
  <DomainObject.Predmet.ProtuStrankaListNazivFormated>
    <izvorni_sadrzaj>
      <item>PROIZVODNO TRGOVAČKA ZADRUGA MONDIŠ za proizvodnju, trgovinu i usluge</item>
    </izvorni_sadrzaj>
    <derivirana_varijabla naziv="DomainObject.Predmet.ProtuStrankaListNazivFormated_1">
      <item>PROIZVODNO TRGOVAČKA ZADRUGA MONDIŠ za proizvodnju, trgovinu i usluge</item>
    </derivirana_varijabla>
  </DomainObject.Predmet.ProtuStrankaListNazivFormated>
  <DomainObject.Predmet.ProtuStrankaListNazivFormatedOIB>
    <izvorni_sadrzaj>
      <item>PROIZVODNO TRGOVAČKA ZADRUGA MONDIŠ za proizvodnju, trgovinu i usluge, OIB 27687250290</item>
    </izvorni_sadrzaj>
    <derivirana_varijabla naziv="DomainObject.Predmet.ProtuStrankaListNazivFormatedOIB_1">
      <item>PROIZVODNO TRGOVAČKA ZADRUGA MONDIŠ za proizvodnju, trgovinu i usluge, OIB 27687250290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St-831/2015-4</izvorni_sadrzaj>
    <derivirana_varijabla naziv="DomainObject.PoslovniBrojDokumenta_1">St-831/2015-4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TRGOVAČKA ZADRUGA MONDIŠ za proizvodnju, trgovinu i usluge</izvorni_sadrzaj>
    <derivirana_varijabla naziv="DomainObject.Predmet.ProtustrankaIDrugi_1">PROIZVODNO TRGOVAČKA ZADRUGA MONDIŠ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TRGOVAČKA ZADRUGA MONDIŠ za proizvodnju, trgovinu i usluge, OIB 27687250290, Gajeva 18, 48350 Novigrad Podravski</izvorni_sadrzaj>
    <derivirana_varijabla naziv="DomainObject.Predmet.ProtustrankaIDrugiAdressOIB_1">PROIZVODNO TRGOVAČKA ZADRUGA MONDIŠ za proizvodnju, trgovinu i usluge, OIB 27687250290, Gajeva 18,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TRGOVAČKA ZADRUGA MONDIŠ za proizvodnju, trgovinu i usluge</item>
      <item>Sudski registar</item>
      <item>e-Oglasna ploča</item>
    </izvorni_sadrzaj>
    <derivirana_varijabla naziv="DomainObject.Predmet.SudioniciListNaziv_1">
      <item>Financijska agencija</item>
      <item>PROIZVODNO TRGOVAČKA ZADRUGA MONDIŠ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PROIZVODNO TRGOVAČKA ZADRUGA MONDIŠ za proizvodnju, trgovinu i usluge, OIB 27687250290, Gajeva 18,48350 Novigrad Podravski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PROIZVODNO TRGOVAČKA ZADRUGA MONDIŠ za proizvodnju, trgovinu i usluge, OIB 27687250290, Gajeva 18,48350 Novigrad Podravski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27687250290</item>
      <item>, OIB null</item>
      <item>, OIB null</item>
    </izvorni_sadrzaj>
    <derivirana_varijabla naziv="DomainObject.Predmet.SudioniciListNazivOIB_1">
      <item>, OIB 85821130368</item>
      <item>, OIB 27687250290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2377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2016-02-01T11:47:00Z</dcterms:created>
  <dc:creator>user</dc:creator>
  <cp:lastModifiedBy>Maja Marčec</cp:lastModifiedBy>
  <cp:lastPrinted>2016-02-01T11:47:00Z</cp:lastPrinted>
  <dcterms:modified xmlns:xsi="http://www.w3.org/2001/XMLSchema-instance" xsi:type="dcterms:W3CDTF">2016-02-01T11:55:00Z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