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4f60" w14:paraId="50d4f6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4D3950">
        <w:rPr>
          <w:rFonts w:hAnsi="Times New Roman" w:ascii="Times New Roman"/>
        </w:rPr>
        <w:t>5142/16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4D3950" w:rsidRPr="004D3950">
        <w:rPr>
          <w:rFonts w:hAnsi="Times New Roman" w:ascii="Times New Roman"/>
        </w:rPr>
        <w:t>DIGITUS PRIMUS d.o.o., Zagreb, Dolčić 41, OIB: 94914358625, MBS: 080643027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77329">
        <w:rPr>
          <w:rFonts w:hAnsi="Times New Roman" w:ascii="Times New Roman"/>
        </w:rPr>
        <w:t>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4D3950" w:rsidRPr="004D3950">
        <w:rPr>
          <w:rFonts w:hAnsi="Times New Roman" w:ascii="Times New Roman"/>
        </w:rPr>
        <w:t>DIGITUS PRIMUS d.o.o., Zagreb, Dolčić 41, OIB: 94914358625, MBS: 080643027</w:t>
      </w:r>
      <w:r w:rsidR="005423F9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dana 07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D3950" w:rsidR="004D3950" w:rsidRPr="004D395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4D3950" w:rsidRPr="004D3950">
        <w:rPr>
          <w:rFonts w:hAnsi="Times New Roman" w:ascii="Times New Roman"/>
        </w:rPr>
        <w:t>Bešlić Zdenko,  P. Krešimira IV. br. 4, Slavonski</w:t>
      </w:r>
      <w:r w:rsidR="004D3950">
        <w:rPr>
          <w:rFonts w:hAnsi="Times New Roman" w:ascii="Times New Roman"/>
        </w:rPr>
        <w:t xml:space="preserve"> </w:t>
      </w:r>
      <w:r w:rsidR="004D3950" w:rsidRPr="004D3950">
        <w:rPr>
          <w:rFonts w:hAnsi="Times New Roman" w:ascii="Times New Roman"/>
        </w:rPr>
        <w:t xml:space="preserve">Brod, OIB: 40568270984.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4D3950" w:rsidRPr="004D3950">
        <w:rPr>
          <w:rFonts w:hAnsi="Times New Roman" w:ascii="Times New Roman"/>
        </w:rPr>
        <w:t>DIGITUS PRIMUS d.o.o., Zagreb, Dolčić 41, OIB: 94914358625, MBS: 080643027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4D3950" w:rsidRPr="004D3950">
        <w:rPr>
          <w:rFonts w:hAnsi="Times New Roman" w:ascii="Times New Roman"/>
        </w:rPr>
        <w:t>DIGITUS PRIMUS d.o.o., Zagreb, Dolčić 41, OIB: 94914358625, MBS: 080643027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D3950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D3950" w:rsidRPr="004D3950">
        <w:rPr>
          <w:rFonts w:hAnsi="Times New Roman" w:ascii="Times New Roman"/>
        </w:rPr>
        <w:t>DIGITUS PRIMUS d.o.o., Zagreb, Dolčić 41, OIB: 94914358625, MBS: 080643027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D3950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D3950">
        <w:rPr>
          <w:rFonts w:hAnsi="Times New Roman" w:ascii="Times New Roman"/>
        </w:rPr>
        <w:t>1213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4D3950">
        <w:rPr>
          <w:rFonts w:hAnsi="Times New Roman" w:ascii="Times New Roman"/>
        </w:rPr>
        <w:t>245.644,93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4D3950">
        <w:rPr>
          <w:rFonts w:hAnsi="Times New Roman" w:ascii="Times New Roman"/>
        </w:rPr>
        <w:t>2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D3950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>nje troškova stečajnog postupka, pa je sud tu činjenicu utvrdio po službenoj dužnosti, na osnovu zaprimljene dokumentacije.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D3950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CD3592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77329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CD3592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CD3592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CD3592" w:rsidP="00CD3592" w:rsidR="00CD3592">
      <w:pPr>
        <w:jc w:val="both"/>
        <w:rPr>
          <w:rFonts w:hAnsi="Times New Roman" w:ascii="Times New Roman"/>
        </w:rPr>
      </w:pPr>
    </w:p>
    <w:p w:rsidRDefault="00CD3592" w:rsidP="00CD3592" w:rsidR="00CD3592">
      <w:pPr>
        <w:jc w:val="both"/>
        <w:rPr>
          <w:rFonts w:hAnsi="Times New Roman" w:ascii="Times New Roman"/>
        </w:rPr>
      </w:pPr>
    </w:p>
    <w:p w:rsidRDefault="00CD3592" w:rsidP="00CD3592" w:rsidR="00CD3592">
      <w:pPr>
        <w:jc w:val="both"/>
        <w:rPr>
          <w:rFonts w:hAnsi="Times New Roman" w:ascii="Times New Roman"/>
        </w:rPr>
      </w:pPr>
    </w:p>
    <w:p w:rsidRDefault="00CD3592" w:rsidP="007F0028" w:rsidR="00CD3592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D3592" w:rsidR="00CD3592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E6F" w:rsidR="005E5E6F">
      <w:r>
        <w:separator/>
      </w:r>
    </w:p>
  </w:endnote>
  <w:endnote w:id="0" w:type="continuationSeparator">
    <w:p w:rsidRDefault="005E5E6F" w:rsidR="005E5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E6F" w:rsidR="005E5E6F">
      <w:r>
        <w:separator/>
      </w:r>
    </w:p>
  </w:footnote>
  <w:footnote w:id="0" w:type="continuationSeparator">
    <w:p w:rsidRDefault="005E5E6F" w:rsidR="005E5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D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D3950">
      <w:rPr>
        <w:rFonts w:hAnsi="Times New Roman" w:ascii="Times New Roman"/>
      </w:rPr>
      <w:t>5142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967E35"/>
    <w:multiLevelType w:val="hybridMultilevel"/>
    <w:tmpl w:val="2C704B6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0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B7D13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5E6F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D3592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DF75C4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5142</izvorni_sadrzaj>
    <derivirana_varijabla naziv="DomainObject.Predmet.Broj_1">5142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St-5142/2016</izvorni_sadrzaj>
    <derivirana_varijabla naziv="DomainObject.Predmet.OznakaBroj_1">St-5142/2016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DIGITUS PRIMUS d.o.o. zastupanog po punomoćniku DINKO PALAC</izvorni_sadrzaj>
    <derivirana_varijabla naziv="DomainObject.Predmet.ProtustrankaFormated_1">  DIGITUS PRIMUS d.o.o. zastupanog po punomoćniku DINKO PALAC</derivirana_varijabla>
  </DomainObject.Predmet.ProtustrankaFormated>
  <DomainObject.Predmet.ProtustrankaFormatedOIB>
    <izvorni_sadrzaj>  DIGITUS PRIMUS d.o.o., OIB 94914358625 zastupanog po punomoćniku DINKO PALAC</izvorni_sadrzaj>
    <derivirana_varijabla naziv="DomainObject.Predmet.ProtustrankaFormatedOIB_1">  DIGITUS PRIMUS d.o.o., OIB 94914358625 zastupanog po punomoćniku DINKO PALAC</derivirana_varijabla>
  </DomainObject.Predmet.ProtustrankaFormatedOIB>
  <DomainObject.Predmet.ProtustrankaFormatedWithAdress>
    <izvorni_sadrzaj> DIGITUS PRIMUS d.o.o., Dolčić 41, 10000 Zagreb zastupanog po punomoćniku DINKO PALAC</izvorni_sadrzaj>
    <derivirana_varijabla naziv="DomainObject.Predmet.ProtustrankaFormatedWithAdress_1"> DIGITUS PRIMUS d.o.o., Dolčić 41, 10000 Zagreb zastupanog po punomoćniku DINKO PALAC</derivirana_varijabla>
  </DomainObject.Predmet.ProtustrankaFormatedWithAdress>
  <DomainObject.Predmet.ProtustrankaFormatedWithAdressOIB>
    <izvorni_sadrzaj> DIGITUS PRIMUS d.o.o., OIB 94914358625, Dolčić 41, 10000 Zagreb zastupanog po punomoćniku DINKO PALAC</izvorni_sadrzaj>
    <derivirana_varijabla naziv="DomainObject.Predmet.ProtustrankaFormatedWithAdressOIB_1"> DIGITUS PRIMUS d.o.o., OIB 94914358625, Dolčić 41, 10000 Zagreb zastupanog po punomoćniku DINKO PALAC</derivirana_varijabla>
  </DomainObject.Predmet.ProtustrankaFormatedWithAdressOIB>
  <DomainObject.Predmet.ProtustrankaWithAdress>
    <izvorni_sadrzaj>DIGITUS PRIMUS d.o.o. Dolčić 41, 10000 Zagreb</izvorni_sadrzaj>
    <derivirana_varijabla naziv="DomainObject.Predmet.ProtustrankaWithAdress_1">DIGITUS PRIMUS d.o.o. Dolčić 41, 10000 Zagreb</derivirana_varijabla>
  </DomainObject.Predmet.ProtustrankaWithAdress>
  <DomainObject.Predmet.ProtustrankaWithAdressOIB>
    <izvorni_sadrzaj>DIGITUS PRIMUS d.o.o., OIB 94914358625, Dolčić 41, 10000 Zagreb</izvorni_sadrzaj>
    <derivirana_varijabla naziv="DomainObject.Predmet.ProtustrankaWithAdressOIB_1">DIGITUS PRIMUS d.o.o., OIB 94914358625, Dolčić 41, 10000 Zagreb</derivirana_varijabla>
  </DomainObject.Predmet.ProtustrankaWithAdressOIB>
  <DomainObject.Predmet.ProtustrankaNazivFormated>
    <izvorni_sadrzaj>DIGITUS PRIMUS d.o.o.</izvorni_sadrzaj>
    <derivirana_varijabla naziv="DomainObject.Predmet.ProtustrankaNazivFormated_1">DIGITUS PRIMUS d.o.o.</derivirana_varijabla>
  </DomainObject.Predmet.ProtustrankaNazivFormated>
  <DomainObject.Predmet.ProtustrankaNazivFormatedOIB>
    <izvorni_sadrzaj>DIGITUS PRIMUS d.o.o., OIB 94914358625</izvorni_sadrzaj>
    <derivirana_varijabla naziv="DomainObject.Predmet.ProtustrankaNazivFormatedOIB_1">DIGITUS PRIMUS d.o.o., OIB 94914358625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DIGITUS PRIMUS d.o.o. zastupanog po punomoćniku DINKO PALAC</item>
    </izvorni_sadrzaj>
    <derivirana_varijabla naziv="DomainObject.Predmet.ProtuStrankaListFormated_1">
      <item>DIGITUS PRIMUS d.o.o. zastupanog po punomoćniku DINKO PALAC</item>
    </derivirana_varijabla>
  </DomainObject.Predmet.ProtuStrankaListFormated>
  <DomainObject.Predmet.ProtuStrankaListFormatedOIB>
    <izvorni_sadrzaj>
      <item>DIGITUS PRIMUS d.o.o., OIB 94914358625 zastupanog po punomoćniku DINKO PALAC</item>
    </izvorni_sadrzaj>
    <derivirana_varijabla naziv="DomainObject.Predmet.ProtuStrankaListFormatedOIB_1">
      <item>DIGITUS PRIMUS d.o.o., OIB 94914358625 zastupanog po punomoćniku DINKO PALAC</item>
    </derivirana_varijabla>
  </DomainObject.Predmet.ProtuStrankaListFormatedOIB>
  <DomainObject.Predmet.ProtuStrankaListFormatedWithAdress>
    <izvorni_sadrzaj>
      <item>DIGITUS PRIMUS d.o.o., Dolčić 41, 10000 Zagreb zastupanog po punomoćniku DINKO PALAC</item>
    </izvorni_sadrzaj>
    <derivirana_varijabla naziv="DomainObject.Predmet.ProtuStrankaListFormatedWithAdress_1">
      <item>DIGITUS PRIMUS d.o.o., Dolčić 41, 10000 Zagreb zastupanog po punomoćniku DINKO PALAC</item>
    </derivirana_varijabla>
  </DomainObject.Predmet.ProtuStrankaListFormatedWithAdress>
  <DomainObject.Predmet.ProtuStrankaListFormatedWithAdressOIB>
    <izvorni_sadrzaj>
      <item>DIGITUS PRIMUS d.o.o., OIB 94914358625, Dolčić 41, 10000 Zagreb zastupanog po punomoćniku DINKO PALAC</item>
    </izvorni_sadrzaj>
    <derivirana_varijabla naziv="DomainObject.Predmet.ProtuStrankaListFormatedWithAdressOIB_1">
      <item>DIGITUS PRIMUS d.o.o., OIB 94914358625, Dolčić 41, 10000 Zagreb zastupanog po punomoćniku DINKO PALAC</item>
    </derivirana_varijabla>
  </DomainObject.Predmet.ProtuStrankaListFormatedWithAdressOIB>
  <DomainObject.Predmet.ProtuStrankaListNazivFormated>
    <izvorni_sadrzaj>
      <item>DIGITUS PRIMUS d.o.o.</item>
    </izvorni_sadrzaj>
    <derivirana_varijabla naziv="DomainObject.Predmet.ProtuStrankaListNazivFormated_1">
      <item>DIGITUS PRIMUS d.o.o.</item>
    </derivirana_varijabla>
  </DomainObject.Predmet.ProtuStrankaListNazivFormated>
  <DomainObject.Predmet.ProtuStrankaListNazivFormatedOIB>
    <izvorni_sadrzaj>
      <item>DIGITUS PRIMUS d.o.o., OIB 94914358625</item>
    </izvorni_sadrzaj>
    <derivirana_varijabla naziv="DomainObject.Predmet.ProtuStrankaListNazivFormatedOIB_1">
      <item>DIGITUS PRIMUS d.o.o., OIB 94914358625</item>
    </derivirana_varijabla>
  </DomainObject.Predmet.ProtuStrankaListNazivFormatedOIB>
  <DomainObject.Predmet.OstaliListFormated>
    <izvorni_sadrzaj>
      <item>DINKO PALAC punomoćnik sudionika u postupku DIGITUS PRIMUS d.o.o.</item>
    </izvorni_sadrzaj>
    <derivirana_varijabla naziv="DomainObject.Predmet.OstaliListFormated_1">
      <item>DINKO PALAC punomoćnik sudionika u postupku DIGITUS PRIMUS d.o.o.</item>
    </derivirana_varijabla>
  </DomainObject.Predmet.OstaliListFormated>
  <DomainObject.Predmet.OstaliListFormatedOIB>
    <izvorni_sadrzaj>
      <item>DINKO PALAC, OIB 95640712687 punomoćnik sudionika u postupku DIGITUS PRIMUS d.o.o.</item>
    </izvorni_sadrzaj>
    <derivirana_varijabla naziv="DomainObject.Predmet.OstaliListFormatedOIB_1">
      <item>DINKO PALAC, OIB 95640712687 punomoćnik sudionika u postupku DIGITUS PRIMUS d.o.o.</item>
    </derivirana_varijabla>
  </DomainObject.Predmet.OstaliListFormatedOIB>
  <DomainObject.Predmet.OstaliListFormatedWithAdress>
    <izvorni_sadrzaj>
      <item>DINKO PALAC, Bukovečki Krč 31, 10000 Zagreb punomoćnik sudionika u postupku DIGITUS PRIMUS d.o.o.</item>
    </izvorni_sadrzaj>
    <derivirana_varijabla naziv="DomainObject.Predmet.OstaliListFormatedWithAdress_1">
      <item>DINKO PALAC, Bukovečki Krč 31, 10000 Zagreb punomoćnik sudionika u postupku DIGITUS PRIMUS d.o.o.</item>
    </derivirana_varijabla>
  </DomainObject.Predmet.OstaliListFormatedWithAdress>
  <DomainObject.Predmet.OstaliListFormatedWithAdressOIB>
    <izvorni_sadrzaj>
      <item>DINKO PALAC, OIB 95640712687, Bukovečki Krč 31, 10000 Zagreb punomoćnik sudionika u postupku DIGITUS PRIMUS d.o.o.</item>
    </izvorni_sadrzaj>
    <derivirana_varijabla naziv="DomainObject.Predmet.OstaliListFormatedWithAdressOIB_1">
      <item>DINKO PALAC, OIB 95640712687, Bukovečki Krč 31, 10000 Zagreb punomoćnik sudionika u postupku DIGITUS PRIMUS d.o.o.</item>
    </derivirana_varijabla>
  </DomainObject.Predmet.OstaliListFormatedWithAdressOIB>
  <DomainObject.Predmet.OstaliListNazivFormated>
    <izvorni_sadrzaj>
      <item>DINKO PALAC</item>
    </izvorni_sadrzaj>
    <derivirana_varijabla naziv="DomainObject.Predmet.OstaliListNazivFormated_1">
      <item>DINKO PALAC</item>
    </derivirana_varijabla>
  </DomainObject.Predmet.OstaliListNazivFormated>
  <DomainObject.Predmet.OstaliListNazivFormatedOIB>
    <izvorni_sadrzaj>
      <item>DINKO PALAC, OIB 95640712687</item>
    </izvorni_sadrzaj>
    <derivirana_varijabla naziv="DomainObject.Predmet.OstaliListNazivFormatedOIB_1">
      <item>DINKO PALAC, OIB 95640712687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DIGITUS PRIMUS d.o.o.</izvorni_sadrzaj>
    <derivirana_varijabla naziv="DomainObject.Predmet.ProtustrankaIDrugi_1">DIGITUS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DIGITUS PRIMUS d.o.o., OIB 94914358625, Dolčić 41, 10000 Zagreb</izvorni_sadrzaj>
    <derivirana_varijabla naziv="DomainObject.Predmet.ProtustrankaIDrugiAdressOIB_1">DIGITUS PRIMUS d.o.o., OIB 94914358625, Dolčić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DIGITUS PRIMUS d.o.o.</item>
      <item>DINKO PALAC</item>
    </izvorni_sadrzaj>
    <derivirana_varijabla naziv="DomainObject.Predmet.SudioniciListNaziv_1">
      <item>FINA Regionalni centar Zagreb</item>
      <item>DIGITUS PRIMUS d.o.o.</item>
      <item>DINKO PALAC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izvorni_sadrzaj>
    <derivirana_varijabla naziv="DomainObject.Predmet.SudioniciListAdressOIB_1"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94914358625</item>
      <item>, OIB 95640712687</item>
    </izvorni_sadrzaj>
    <derivirana_varijabla naziv="DomainObject.Predmet.SudioniciListNazivOIB_1">
      <item>, OIB 85821130368</item>
      <item>, OIB 94914358625</item>
      <item>, OIB 95640712687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5D46C-227B-414B-887E-77E6ADC3A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790</properties:Words>
  <properties:Characters>4159</properties:Characters>
  <properties:Lines>100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2017-09-06T13:22:00Z</dcterms:created>
  <dc:creator>x</dc:creator>
  <cp:lastModifiedBy>Zlatka Plivelić</cp:lastModifiedBy>
  <cp:lastPrinted>2017-09-07T08:43:00Z</cp:lastPrinted>
  <dcterms:modified xmlns:xsi="http://www.w3.org/2001/XMLSchema-instance" xsi:type="dcterms:W3CDTF">2017-09-07T08:44:00Z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