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7f9a" w14:paraId="6067f9a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126D27">
        <w:rPr>
          <w:b/>
        </w:rPr>
        <w:t>4</w:t>
      </w:r>
      <w:r w:rsidR="00226319">
        <w:rPr>
          <w:b/>
        </w:rPr>
        <w:t>16</w:t>
      </w:r>
      <w:r w:rsidR="008D1B0D" w:rsidRPr="008D1B0D">
        <w:rPr>
          <w:b/>
        </w:rPr>
        <w:t>/2016-</w:t>
      </w:r>
      <w:r w:rsidR="001A49B3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976F4C">
        <w:t>Zagreb</w:t>
      </w:r>
      <w:r w:rsidR="008D1B0D">
        <w:t>,</w:t>
      </w:r>
      <w:r w:rsidR="00BA56FA" w:rsidRPr="00BA56FA">
        <w:t xml:space="preserve"> Zagreb, Trg svibanjskih žrtava 1995. 1, OIB: 85821130368</w:t>
      </w:r>
      <w:r w:rsidR="00BA56FA">
        <w:t xml:space="preserve"> </w:t>
      </w:r>
      <w:r w:rsidR="00AA7765">
        <w:t>za provedbu skraćenog stečajnog postupka nad stečajnim dužnikom</w:t>
      </w:r>
      <w:r w:rsidR="00EE60A1">
        <w:t xml:space="preserve"> </w:t>
      </w:r>
      <w:r w:rsidR="00226319" w:rsidRPr="00226319">
        <w:t xml:space="preserve">UDRUŽENJE NOVINARA REPUBLIKE HRVATSKE U LIKVIDACIJI, </w:t>
      </w:r>
      <w:r w:rsidR="00226319">
        <w:t xml:space="preserve">skraćeni naziv: UNRH, </w:t>
      </w:r>
      <w:r w:rsidR="00226319" w:rsidRPr="00226319">
        <w:t>Zagreb, Antuna Bauera 19, OIB: 74157964061</w:t>
      </w:r>
      <w:r w:rsidR="00B16504" w:rsidRPr="00B16504">
        <w:t xml:space="preserve">, </w:t>
      </w:r>
      <w:r w:rsidR="00AA7765">
        <w:t xml:space="preserve">dana </w:t>
      </w:r>
      <w:r w:rsidR="008359D0">
        <w:t>3</w:t>
      </w:r>
      <w:r w:rsidR="00E72EE6">
        <w:t>1</w:t>
      </w:r>
      <w:r w:rsidR="00654824">
        <w:t xml:space="preserve">. </w:t>
      </w:r>
      <w:r w:rsidR="008359D0">
        <w:t>kolovoza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226319" w:rsidRPr="00226319">
        <w:t>UDRUŽENJE NOVINARA REPUBLIKE HRVATSKE U LIKVIDACIJI, skraćeni naziv: UNRH, Zagreb, Antuna Bauera 19, OIB: 74157964061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EE2249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EE2249" w:rsidRPr="00EE2249">
        <w:t>Mladen Beljo iz Vukovara, Zagrebačka 17, OIB: 76591147167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226319" w:rsidRPr="00226319">
        <w:t>UDRUŽENJE NOVINARA REPUBLIKE HRVATSKE U LIKVIDACIJI, skraćeni naziv: UNRH, Zagreb, Antuna Bauera 19, OIB: 74157964061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04284B" w:rsidP="0004284B" w:rsidR="0004284B">
      <w:pPr>
        <w:ind w:firstLine="1440"/>
        <w:jc w:val="right"/>
      </w:pPr>
      <w:r w:rsidRPr="0004284B">
        <w:rPr>
          <w:b/>
        </w:rPr>
        <w:lastRenderedPageBreak/>
        <w:t>Broj: 7/St-1</w:t>
      </w:r>
      <w:r w:rsidR="00126D27">
        <w:rPr>
          <w:b/>
        </w:rPr>
        <w:t>4</w:t>
      </w:r>
      <w:r w:rsidR="00226319">
        <w:rPr>
          <w:b/>
        </w:rPr>
        <w:t>16</w:t>
      </w:r>
      <w:r w:rsidRPr="0004284B">
        <w:rPr>
          <w:b/>
        </w:rPr>
        <w:t>/2016-</w:t>
      </w:r>
      <w:r w:rsidR="001A49B3">
        <w:rPr>
          <w:b/>
        </w:rPr>
        <w:t>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976F4C">
        <w:t>Zagreb,</w:t>
      </w:r>
      <w:r w:rsidR="00BA56FA" w:rsidRPr="00BA56FA">
        <w:t xml:space="preserve"> Zagreb, Trg svibanjskih žrtava 1995. 1, OIB: 85821130368</w:t>
      </w:r>
      <w:r w:rsidR="00BA56FA">
        <w:t>,</w:t>
      </w:r>
      <w:r>
        <w:t xml:space="preserve"> sukladno odredbi čl. </w:t>
      </w:r>
      <w:r w:rsidR="0080365E">
        <w:t>444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226319" w:rsidRPr="00226319">
        <w:t>UDRUŽENJE NOVINARA REPUBLIKE HRVATSKE U LIKVIDACIJI, skraćeni naziv: UNRH, Zagreb, Antuna Bauera 19, OIB: 74157964061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226319">
        <w:t>3281</w:t>
      </w:r>
      <w:r w:rsidR="008D1B0D">
        <w:t xml:space="preserve"> </w:t>
      </w:r>
      <w:r>
        <w:t>dan.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0365E">
        <w:t>3</w:t>
      </w:r>
      <w:r w:rsidR="00126D27">
        <w:t>1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359D0">
        <w:t>3</w:t>
      </w:r>
      <w:r w:rsidR="00E72EE6">
        <w:t>1</w:t>
      </w:r>
      <w:r w:rsidR="008359D0">
        <w:t>. kolovoza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C32" w:rsidR="00325C32">
      <w:r>
        <w:separator/>
      </w:r>
    </w:p>
  </w:endnote>
  <w:endnote w:id="0" w:type="continuationSeparator">
    <w:p w:rsidRDefault="00325C32" w:rsidR="00325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C32" w:rsidR="00325C32">
      <w:r>
        <w:separator/>
      </w:r>
    </w:p>
  </w:footnote>
  <w:footnote w:id="0" w:type="continuationSeparator">
    <w:p w:rsidRDefault="00325C32" w:rsidR="00325C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5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4D37"/>
    <w:rsid w:val="00126D27"/>
    <w:rsid w:val="001307D3"/>
    <w:rsid w:val="00132969"/>
    <w:rsid w:val="00134C6C"/>
    <w:rsid w:val="00147255"/>
    <w:rsid w:val="00152E0E"/>
    <w:rsid w:val="0016405B"/>
    <w:rsid w:val="001674FA"/>
    <w:rsid w:val="00174C7D"/>
    <w:rsid w:val="001926DB"/>
    <w:rsid w:val="001A49B3"/>
    <w:rsid w:val="001B37AE"/>
    <w:rsid w:val="001B61FF"/>
    <w:rsid w:val="001C0B9D"/>
    <w:rsid w:val="001C5CF7"/>
    <w:rsid w:val="001D2B3A"/>
    <w:rsid w:val="00202563"/>
    <w:rsid w:val="0021269A"/>
    <w:rsid w:val="0022619D"/>
    <w:rsid w:val="00226319"/>
    <w:rsid w:val="00243DD4"/>
    <w:rsid w:val="0025080F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5C32"/>
    <w:rsid w:val="00327888"/>
    <w:rsid w:val="00332139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84D08"/>
    <w:rsid w:val="00396144"/>
    <w:rsid w:val="003A4E77"/>
    <w:rsid w:val="003B4028"/>
    <w:rsid w:val="003C2107"/>
    <w:rsid w:val="003D057F"/>
    <w:rsid w:val="003D4BB5"/>
    <w:rsid w:val="003E10BA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6EE"/>
    <w:rsid w:val="00547F1F"/>
    <w:rsid w:val="005573EF"/>
    <w:rsid w:val="00561DFC"/>
    <w:rsid w:val="0057405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415E9"/>
    <w:rsid w:val="00755C77"/>
    <w:rsid w:val="00761619"/>
    <w:rsid w:val="0076432D"/>
    <w:rsid w:val="00771E3D"/>
    <w:rsid w:val="007806B9"/>
    <w:rsid w:val="0079485C"/>
    <w:rsid w:val="007A4D10"/>
    <w:rsid w:val="007A6587"/>
    <w:rsid w:val="007B5490"/>
    <w:rsid w:val="007C2A9B"/>
    <w:rsid w:val="007C38C9"/>
    <w:rsid w:val="007C4E4B"/>
    <w:rsid w:val="007C7835"/>
    <w:rsid w:val="007F48F2"/>
    <w:rsid w:val="007F5B85"/>
    <w:rsid w:val="007F7BE4"/>
    <w:rsid w:val="0080365E"/>
    <w:rsid w:val="00816600"/>
    <w:rsid w:val="00832536"/>
    <w:rsid w:val="008359D0"/>
    <w:rsid w:val="00841F8D"/>
    <w:rsid w:val="00856577"/>
    <w:rsid w:val="00863A5B"/>
    <w:rsid w:val="00873A1A"/>
    <w:rsid w:val="00883911"/>
    <w:rsid w:val="00896044"/>
    <w:rsid w:val="0089623C"/>
    <w:rsid w:val="008A4B1F"/>
    <w:rsid w:val="008C291C"/>
    <w:rsid w:val="008D1B0D"/>
    <w:rsid w:val="009000E9"/>
    <w:rsid w:val="009135EF"/>
    <w:rsid w:val="009339B1"/>
    <w:rsid w:val="00942E1D"/>
    <w:rsid w:val="009458D8"/>
    <w:rsid w:val="00961BE6"/>
    <w:rsid w:val="0096689E"/>
    <w:rsid w:val="00976F4C"/>
    <w:rsid w:val="00977673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548"/>
    <w:rsid w:val="00A41904"/>
    <w:rsid w:val="00A562F5"/>
    <w:rsid w:val="00A56478"/>
    <w:rsid w:val="00A57AD9"/>
    <w:rsid w:val="00A832A5"/>
    <w:rsid w:val="00AA5397"/>
    <w:rsid w:val="00AA7765"/>
    <w:rsid w:val="00AC5BA2"/>
    <w:rsid w:val="00AD3D1D"/>
    <w:rsid w:val="00AF3DC0"/>
    <w:rsid w:val="00B0142A"/>
    <w:rsid w:val="00B028C6"/>
    <w:rsid w:val="00B112B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291E"/>
    <w:rsid w:val="00B75477"/>
    <w:rsid w:val="00B77829"/>
    <w:rsid w:val="00B908A3"/>
    <w:rsid w:val="00B91C92"/>
    <w:rsid w:val="00BA56FA"/>
    <w:rsid w:val="00BC6FC5"/>
    <w:rsid w:val="00BD0EB6"/>
    <w:rsid w:val="00C04D92"/>
    <w:rsid w:val="00C32C54"/>
    <w:rsid w:val="00C53A06"/>
    <w:rsid w:val="00C63D01"/>
    <w:rsid w:val="00C67E1D"/>
    <w:rsid w:val="00C74CB4"/>
    <w:rsid w:val="00C868CA"/>
    <w:rsid w:val="00C87258"/>
    <w:rsid w:val="00C92D33"/>
    <w:rsid w:val="00CD466F"/>
    <w:rsid w:val="00D22AF4"/>
    <w:rsid w:val="00D24F05"/>
    <w:rsid w:val="00D25655"/>
    <w:rsid w:val="00D66FB6"/>
    <w:rsid w:val="00D80405"/>
    <w:rsid w:val="00D918E2"/>
    <w:rsid w:val="00DB52D3"/>
    <w:rsid w:val="00DC4AFF"/>
    <w:rsid w:val="00DC7E31"/>
    <w:rsid w:val="00DF26AE"/>
    <w:rsid w:val="00E1784E"/>
    <w:rsid w:val="00E57783"/>
    <w:rsid w:val="00E72C9F"/>
    <w:rsid w:val="00E72EE6"/>
    <w:rsid w:val="00E82FB3"/>
    <w:rsid w:val="00E9327B"/>
    <w:rsid w:val="00EC3055"/>
    <w:rsid w:val="00EC6FC9"/>
    <w:rsid w:val="00ED1A01"/>
    <w:rsid w:val="00EE2249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9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9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9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9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9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9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9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9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St-1416/2016</izvorni_sadrzaj>
    <derivirana_varijabla naziv="DomainObject.Predmet.OznakaBroj_1">St-1416/2016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UDRUŽENJE NOVINARA REPUBLIKE HRVATSKE</izvorni_sadrzaj>
    <derivirana_varijabla naziv="DomainObject.Predmet.ProtustrankaFormated_1">  UDRUŽENJE NOVINARA REPUBLIKE HRVATSKE</derivirana_varijabla>
  </DomainObject.Predmet.ProtustrankaFormated>
  <DomainObject.Predmet.ProtustrankaFormatedOIB>
    <izvorni_sadrzaj>  UDRUŽENJE NOVINARA REPUBLIKE HRVATSKE, OIB 74157964061</izvorni_sadrzaj>
    <derivirana_varijabla naziv="DomainObject.Predmet.ProtustrankaFormatedOIB_1">  UDRUŽENJE NOVINARA REPUBLIKE HRVATSKE, OIB 74157964061</derivirana_varijabla>
  </DomainObject.Predmet.ProtustrankaFormatedOIB>
  <DomainObject.Predmet.ProtustrankaFormatedWithAdress>
    <izvorni_sadrzaj> UDRUŽENJE NOVINARA REPUBLIKE HRVATSKE, Antuna Buera 19, 10000 Zagreb</izvorni_sadrzaj>
    <derivirana_varijabla naziv="DomainObject.Predmet.ProtustrankaFormatedWithAdress_1"> UDRUŽENJE NOVINARA REPUBLIKE HRVATSKE, Antuna Buera 19, 10000 Zagreb</derivirana_varijabla>
  </DomainObject.Predmet.ProtustrankaFormatedWithAdress>
  <DomainObject.Predmet.ProtustrankaFormatedWithAdressOIB>
    <izvorni_sadrzaj> UDRUŽENJE NOVINARA REPUBLIKE HRVATSKE, OIB 74157964061, Antuna Buera 19, 10000 Zagreb</izvorni_sadrzaj>
    <derivirana_varijabla naziv="DomainObject.Predmet.ProtustrankaFormatedWithAdressOIB_1"> UDRUŽENJE NOVINARA REPUBLIKE HRVATSKE, OIB 74157964061, Antuna Buera 19, 10000 Zagreb</derivirana_varijabla>
  </DomainObject.Predmet.ProtustrankaFormatedWithAdressOIB>
  <DomainObject.Predmet.ProtustrankaWithAdress>
    <izvorni_sadrzaj>UDRUŽENJE NOVINARA REPUBLIKE HRVATSKE Antuna Buera 19, 10000 Zagreb</izvorni_sadrzaj>
    <derivirana_varijabla naziv="DomainObject.Predmet.ProtustrankaWithAdress_1">UDRUŽENJE NOVINARA REPUBLIKE HRVATSKE Antuna Buera 19, 10000 Zagreb</derivirana_varijabla>
  </DomainObject.Predmet.ProtustrankaWithAdress>
  <DomainObject.Predmet.ProtustrankaWithAdressOIB>
    <izvorni_sadrzaj>UDRUŽENJE NOVINARA REPUBLIKE HRVATSKE, OIB 74157964061, Antuna Buera 19, 10000 Zagreb</izvorni_sadrzaj>
    <derivirana_varijabla naziv="DomainObject.Predmet.ProtustrankaWithAdressOIB_1">UDRUŽENJE NOVINARA REPUBLIKE HRVATSKE, OIB 74157964061, Antuna Buera 19, 10000 Zagreb</derivirana_varijabla>
  </DomainObject.Predmet.ProtustrankaWithAdressOIB>
  <DomainObject.Predmet.ProtustrankaNazivFormated>
    <izvorni_sadrzaj>UDRUŽENJE NOVINARA REPUBLIKE HRVATSKE</izvorni_sadrzaj>
    <derivirana_varijabla naziv="DomainObject.Predmet.ProtustrankaNazivFormated_1">UDRUŽENJE NOVINARA REPUBLIKE HRVATSKE</derivirana_varijabla>
  </DomainObject.Predmet.ProtustrankaNazivFormated>
  <DomainObject.Predmet.ProtustrankaNazivFormatedOIB>
    <izvorni_sadrzaj>UDRUŽENJE NOVINARA REPUBLIKE HRVATSKE, OIB 74157964061</izvorni_sadrzaj>
    <derivirana_varijabla naziv="DomainObject.Predmet.ProtustrankaNazivFormatedOIB_1">UDRUŽENJE NOVINARA REPUBLIKE HRVATSKE, OIB 74157964061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1186382.80</izvorni_sadrzaj>
    <derivirana_varijabla naziv="DomainObject.Predmet.TrenutnaVrijednost_1">1186382.80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UDRUŽENJE NOVINARA REPUBLIKE HRVATSKE</item>
    </izvorni_sadrzaj>
    <derivirana_varijabla naziv="DomainObject.Predmet.ProtuStrankaListFormated_1">
      <item>UDRUŽENJE NOVINARA REPUBLIKE HRVATSKE</item>
    </derivirana_varijabla>
  </DomainObject.Predmet.ProtuStrankaListFormated>
  <DomainObject.Predmet.ProtuStrankaListFormatedOIB>
    <izvorni_sadrzaj>
      <item>UDRUŽENJE NOVINARA REPUBLIKE HRVATSKE, OIB 74157964061</item>
    </izvorni_sadrzaj>
    <derivirana_varijabla naziv="DomainObject.Predmet.ProtuStrankaListFormatedOIB_1">
      <item>UDRUŽENJE NOVINARA REPUBLIKE HRVATSKE, OIB 74157964061</item>
    </derivirana_varijabla>
  </DomainObject.Predmet.ProtuStrankaListFormatedOIB>
  <DomainObject.Predmet.ProtuStrankaListFormatedWithAdress>
    <izvorni_sadrzaj>
      <item>UDRUŽENJE NOVINARA REPUBLIKE HRVATSKE, Antuna Buera 19, 10000 Zagreb</item>
    </izvorni_sadrzaj>
    <derivirana_varijabla naziv="DomainObject.Predmet.ProtuStrankaListFormatedWithAdress_1">
      <item>UDRUŽENJE NOVINARA REPUBLIKE HRVATSKE, Antuna Buera 19, 10000 Zagreb</item>
    </derivirana_varijabla>
  </DomainObject.Predmet.ProtuStrankaListFormatedWithAdress>
  <DomainObject.Predmet.ProtuStrankaListFormatedWithAdressOIB>
    <izvorni_sadrzaj>
      <item>UDRUŽENJE NOVINARA REPUBLIKE HRVATSKE, OIB 74157964061, Antuna Buera 19, 10000 Zagreb</item>
    </izvorni_sadrzaj>
    <derivirana_varijabla naziv="DomainObject.Predmet.ProtuStrankaListFormatedWithAdressOIB_1">
      <item>UDRUŽENJE NOVINARA REPUBLIKE HRVATSKE, OIB 74157964061, Antuna Buera 19, 10000 Zagreb</item>
    </derivirana_varijabla>
  </DomainObject.Predmet.ProtuStrankaListFormatedWithAdressOIB>
  <DomainObject.Predmet.ProtuStrankaListNazivFormated>
    <izvorni_sadrzaj>
      <item>UDRUŽENJE NOVINARA REPUBLIKE HRVATSKE</item>
    </izvorni_sadrzaj>
    <derivirana_varijabla naziv="DomainObject.Predmet.ProtuStrankaListNazivFormated_1">
      <item>UDRUŽENJE NOVINARA REPUBLIKE HRVATSKE</item>
    </derivirana_varijabla>
  </DomainObject.Predmet.ProtuStrankaListNazivFormated>
  <DomainObject.Predmet.ProtuStrankaListNazivFormatedOIB>
    <izvorni_sadrzaj>
      <item>UDRUŽENJE NOVINARA REPUBLIKE HRVATSKE, OIB 74157964061</item>
    </izvorni_sadrzaj>
    <derivirana_varijabla naziv="DomainObject.Predmet.ProtuStrankaListNazivFormatedOIB_1">
      <item>UDRUŽENJE NOVINARA REPUBLIKE HRVATSKE, OIB 74157964061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UDRUŽENJE NOVINARA REPUBLIKE HRVATSKE</izvorni_sadrzaj>
    <derivirana_varijabla naziv="DomainObject.Predmet.ProtustrankaIDrugi_1">UDRUŽENJE NOVINARA REPUBLIKE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UDRUŽENJE NOVINARA REPUBLIKE HRVATSKE, OIB 74157964061, Antuna Buera 19, 10000 Zagreb</izvorni_sadrzaj>
    <derivirana_varijabla naziv="DomainObject.Predmet.ProtustrankaIDrugiAdressOIB_1">UDRUŽENJE NOVINARA REPUBLIKE HRVATSKE, OIB 74157964061, Antuna Buera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UDRUŽENJE NOVINARA REPUBLIKE HRVATSKE</item>
      <item>FINA Regionalni centar Zagreb</item>
    </izvorni_sadrzaj>
    <derivirana_varijabla naziv="DomainObject.Predmet.SudioniciListNaziv_1">
      <item>UDRUŽENJE NOVINARA REPUBLIKE HRVATSKE</item>
      <item>FINA Regionalni centar Zagreb</item>
    </derivirana_varijabla>
  </DomainObject.Predmet.SudioniciListNaziv>
  <DomainObject.Predmet.SudioniciListAdressOIB>
    <izvorni_sadrzaj>
      <item>UDRUŽENJE NOVINARA REPUBLIKE HRVATSKE, OIB 74157964061, Antuna Buera 19,10000 Zagreb</item>
      <item>FINA Regionalni centar Zagreb, OIB 85821130368, Trg svibanjskih žrtava 1995. 1,10000 Zagreb</item>
    </izvorni_sadrzaj>
    <derivirana_varijabla naziv="DomainObject.Predmet.SudioniciListAdressOIB_1">
      <item>UDRUŽENJE NOVINARA REPUBLIKE HRVATSKE, OIB 74157964061, Antuna Buera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74157964061</item>
      <item>, OIB 85821130368</item>
    </izvorni_sadrzaj>
    <derivirana_varijabla naziv="DomainObject.Predmet.SudioniciListNazivOIB_1">
      <item>, OIB 74157964061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92C82A-9FE0-4945-808A-A800D0EC0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802</properties:Words>
  <properties:Characters>4549</properties:Characters>
  <properties:Lines>113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2016-08-26T07:37:00Z</dcterms:created>
  <dc:creator>alet</dc:creator>
  <cp:lastModifiedBy>wsadmin</cp:lastModifiedBy>
  <cp:lastPrinted>2016-07-28T06:43:00Z</cp:lastPrinted>
  <dcterms:modified xmlns:xsi="http://www.w3.org/2001/XMLSchema-instance" xsi:type="dcterms:W3CDTF">2016-08-31T11:12:00Z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