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6065" w14:paraId="4ee6065" w:rsidRDefault="00BF30CF" w:rsidP="00BF30CF" w:rsidR="00BF30CF">
      <w:pPr>
        <w:jc w:val="right"/>
        <w15:collapsed w:val="false"/>
      </w:pPr>
      <w:r>
        <w:t>Broj: 6 St-</w:t>
      </w:r>
      <w:r w:rsidR="00F769F7">
        <w:t>1688/16-15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6C3790">
        <w:t xml:space="preserve">Financijska agencija OIB 85821130368, Regionalni centar Osijek, Podružnica Osijek L. </w:t>
      </w:r>
      <w:proofErr w:type="spellStart"/>
      <w:r w:rsidR="006C3790">
        <w:t>Jagera</w:t>
      </w:r>
      <w:proofErr w:type="spellEnd"/>
      <w:r w:rsidR="006C3790">
        <w:t xml:space="preserve"> 3, za otvaranje stečajnog postupka nad dužnikom </w:t>
      </w:r>
      <w:r w:rsidR="00F769F7">
        <w:rPr>
          <w:b/>
        </w:rPr>
        <w:t>A.J.S. j.d.o.o., Darda, Dubrovačka 12, OIB: 27464063815, MBS: 030132966</w:t>
      </w:r>
      <w:r w:rsidRPr="00D14516">
        <w:t>,</w:t>
      </w:r>
      <w:r>
        <w:t xml:space="preserve"> dana </w:t>
      </w:r>
      <w:r w:rsidR="00F769F7">
        <w:t>22</w:t>
      </w:r>
      <w:r w:rsidR="006C3790">
        <w:t>. veljače 2017. g.,</w:t>
      </w:r>
    </w:p>
    <w:p w:rsidRDefault="00324E7F" w:rsidP="007628F9" w:rsidR="00324E7F">
      <w:pPr>
        <w:jc w:val="center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F769F7">
        <w:rPr>
          <w:b/>
        </w:rPr>
        <w:t>A.J.S. j.d.o.o., Darda, Dubrovačka 12, OIB: 27464063815, MBS: 030132966</w:t>
      </w:r>
      <w:r w:rsidR="00CA1D43">
        <w:rPr>
          <w:b/>
        </w:rPr>
        <w:t>.</w:t>
      </w:r>
    </w:p>
    <w:p w:rsidRDefault="0055422C" w:rsidP="0055422C" w:rsidR="0055422C">
      <w:pPr>
        <w:ind w:left="1080"/>
        <w:jc w:val="both"/>
        <w:rPr>
          <w:b/>
        </w:rPr>
      </w:pPr>
    </w:p>
    <w:p w:rsidRDefault="00324E7F" w:rsidP="007628F9" w:rsidR="00ED72C6" w:rsidRPr="007628F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7628F9" w:rsidRPr="007628F9">
        <w:rPr>
          <w:b/>
        </w:rPr>
        <w:t xml:space="preserve">Ivica </w:t>
      </w:r>
      <w:proofErr w:type="spellStart"/>
      <w:r w:rsidR="007628F9" w:rsidRPr="007628F9">
        <w:rPr>
          <w:b/>
        </w:rPr>
        <w:t>Magić</w:t>
      </w:r>
      <w:proofErr w:type="spellEnd"/>
      <w:r w:rsidR="007628F9" w:rsidRPr="007628F9">
        <w:rPr>
          <w:b/>
        </w:rPr>
        <w:t>, Dugo Selo, Zagrebačka 167, OIB: 59894340859</w:t>
      </w:r>
      <w:r w:rsidR="002526D3" w:rsidRPr="007628F9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F769F7">
        <w:rPr>
          <w:b/>
        </w:rPr>
        <w:t>A.J.S. j.d.o.o., Darda, Dubrovačka 12, OIB: 27464063815, MBS: 030132966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6C3790" w:rsidR="00B654E2"/>
    <w:p w:rsidRDefault="003A330C" w:rsidP="007628F9" w:rsidR="003A330C">
      <w:pPr>
        <w:numPr>
          <w:ilvl w:val="0"/>
          <w:numId w:val="11"/>
        </w:numPr>
        <w:jc w:val="both"/>
      </w:pPr>
      <w:r>
        <w:t>Obvezuj</w:t>
      </w:r>
      <w:r w:rsidR="00C15A9A">
        <w:t>e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r w:rsidR="00F769F7">
        <w:t xml:space="preserve">Tanja </w:t>
      </w:r>
      <w:proofErr w:type="spellStart"/>
      <w:r w:rsidR="00F769F7">
        <w:t>Bolić</w:t>
      </w:r>
      <w:proofErr w:type="spellEnd"/>
      <w:r w:rsidR="00F769F7">
        <w:t xml:space="preserve">, OIB: 79099715669, Darda, Dubrovačka ulica 12 </w:t>
      </w:r>
      <w:r>
        <w:t>da u spis dostav</w:t>
      </w:r>
      <w:r w:rsidR="00C15A9A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5A5172" w:rsidP="00E506AC" w:rsidR="005A5172"/>
    <w:p w:rsidRDefault="005A5172" w:rsidP="005A5172" w:rsidR="005A5172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F769F7">
        <w:rPr>
          <w:b/>
        </w:rPr>
        <w:t>1688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5A5172" w:rsidP="005A5172" w:rsidR="005A5172">
      <w:pPr>
        <w:ind w:left="1080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F769F7">
        <w:t>1688</w:t>
      </w:r>
      <w:r w:rsidR="00F01EE1">
        <w:t>/16</w:t>
      </w:r>
      <w:r w:rsidRPr="005E551C">
        <w:t xml:space="preserve"> od </w:t>
      </w:r>
      <w:r w:rsidR="00F769F7">
        <w:t>20. rujna</w:t>
      </w:r>
      <w:r>
        <w:t xml:space="preserve"> 2016</w:t>
      </w:r>
      <w:r w:rsidRPr="005E551C">
        <w:t xml:space="preserve">. g. pokrenut je postupak nad dužnikom </w:t>
      </w:r>
      <w:r w:rsidR="00F769F7">
        <w:rPr>
          <w:b/>
        </w:rPr>
        <w:t>A.J.S. j.d.o.o., Darda, Dubrovačka 12, OIB: 27464063815, MBS: 030132966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</w:t>
      </w:r>
      <w:r w:rsidR="00F769F7">
        <w:t xml:space="preserve">dana 7. listopada 2016. g. </w:t>
      </w:r>
      <w:r w:rsidRPr="005E551C">
        <w:t xml:space="preserve">imenovan je </w:t>
      </w:r>
      <w:r w:rsidR="007628F9">
        <w:t xml:space="preserve">Ivica </w:t>
      </w:r>
      <w:proofErr w:type="spellStart"/>
      <w:r w:rsidR="007628F9">
        <w:t>Magić</w:t>
      </w:r>
      <w:proofErr w:type="spellEnd"/>
      <w:r w:rsidR="007628F9">
        <w:t xml:space="preserve"> iz Dugog Sela</w:t>
      </w:r>
      <w:r w:rsidRPr="005E551C">
        <w:t xml:space="preserve"> te je za </w:t>
      </w:r>
      <w:r w:rsidR="00F769F7">
        <w:t>8</w:t>
      </w:r>
      <w:r w:rsidR="006C3790">
        <w:t>. prosin</w:t>
      </w:r>
      <w:r w:rsidR="00F769F7">
        <w:t>ac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F769F7">
        <w:t>8</w:t>
      </w:r>
      <w:r w:rsidR="006C3790">
        <w:t>. prosinca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672FCA" w:rsidP="007628F9" w:rsidR="00672FCA">
      <w:pPr>
        <w:ind w:right="-288"/>
        <w:jc w:val="both"/>
        <w:rPr>
          <w:szCs w:val="22"/>
        </w:rPr>
      </w:pPr>
    </w:p>
    <w:p w:rsidRDefault="00F769F7" w:rsidP="00F769F7" w:rsidR="00F769F7">
      <w:pPr>
        <w:pStyle w:val="Bezproreda"/>
        <w:ind w:firstLine="708"/>
        <w:jc w:val="both"/>
      </w:pPr>
      <w:r>
        <w:t xml:space="preserve">Dužnik je registriran kod TSO 27.5.2013. g. sa sjedištem u Dardi, Dubrovačka 12 kao j.d.o.o. s temeljnim kapitalom 10,00 kn. </w:t>
      </w:r>
    </w:p>
    <w:p w:rsidRDefault="00F769F7" w:rsidP="00F769F7" w:rsidR="00F769F7">
      <w:pPr>
        <w:pStyle w:val="Bezproreda"/>
        <w:ind w:firstLine="708"/>
        <w:jc w:val="both"/>
      </w:pPr>
      <w:r>
        <w:t xml:space="preserve">Od registracije društva dužnik nije radio, </w:t>
      </w:r>
      <w:proofErr w:type="spellStart"/>
      <w:r>
        <w:t>z.z</w:t>
      </w:r>
      <w:proofErr w:type="spellEnd"/>
      <w:r>
        <w:t xml:space="preserve">. dužnika nije predavala nikakva izvješća Poreznoj upravi, dužnik nema nikakve imovine. Navedeno je telefonskim putem izvijestila </w:t>
      </w:r>
      <w:proofErr w:type="spellStart"/>
      <w:r>
        <w:t>z.z</w:t>
      </w:r>
      <w:proofErr w:type="spellEnd"/>
      <w:r>
        <w:t xml:space="preserve">. Tanja </w:t>
      </w:r>
      <w:proofErr w:type="spellStart"/>
      <w:r>
        <w:t>Bolić</w:t>
      </w:r>
      <w:proofErr w:type="spellEnd"/>
      <w:r>
        <w:t xml:space="preserve">. </w:t>
      </w:r>
    </w:p>
    <w:p w:rsidRDefault="00F769F7" w:rsidP="00F769F7" w:rsidR="00F769F7">
      <w:pPr>
        <w:pStyle w:val="Bezproreda"/>
        <w:ind w:firstLine="708"/>
        <w:jc w:val="both"/>
      </w:pPr>
      <w:r>
        <w:t xml:space="preserve">Prema podacima koje je dostavio OS Osijek </w:t>
      </w:r>
      <w:proofErr w:type="spellStart"/>
      <w:r>
        <w:t>zk</w:t>
      </w:r>
      <w:proofErr w:type="spellEnd"/>
      <w:r>
        <w:t>. odjel B. Manastir – Potvrda od 28.11.2016. g. dužnik nije upisan kao vlasnik nekretnina.</w:t>
      </w:r>
    </w:p>
    <w:p w:rsidRDefault="00F769F7" w:rsidP="00F769F7" w:rsidR="00F769F7">
      <w:pPr>
        <w:pStyle w:val="Bezproreda"/>
        <w:ind w:firstLine="708"/>
        <w:jc w:val="both"/>
      </w:pPr>
      <w:r>
        <w:t>Iz prijedlog FINE za otvaranje st. postupka razvidno je da dužnik na dan 1.9.2015. g. u Očevidniku redoslijeda osnova za plaćanje ima evidentirane neizvršene osnove za plaćanje u neprekinutom razdoblju od 482 dana u ukupnom iznosu od 134.500,32 kn u koji iznos je uračunata kamata i naknada FINE za provedbu ovrhe na novčanim sredstvima, a dužnik ima 2 zaposlenika, na dan 13.5.2016. g. dužnik nema otvoren račun.</w:t>
      </w:r>
    </w:p>
    <w:p w:rsidRDefault="00F769F7" w:rsidP="00F769F7" w:rsidR="00F769F7">
      <w:pPr>
        <w:pStyle w:val="Bezproreda"/>
        <w:ind w:firstLine="708"/>
        <w:jc w:val="both"/>
      </w:pPr>
      <w:r>
        <w:t xml:space="preserve">Prema navodima </w:t>
      </w:r>
      <w:proofErr w:type="spellStart"/>
      <w:r>
        <w:t>z.z</w:t>
      </w:r>
      <w:proofErr w:type="spellEnd"/>
      <w:r>
        <w:t xml:space="preserve">. dužnika Tanje </w:t>
      </w:r>
      <w:proofErr w:type="spellStart"/>
      <w:r>
        <w:t>Bolić</w:t>
      </w:r>
      <w:proofErr w:type="spellEnd"/>
      <w:r>
        <w:t xml:space="preserve"> dužnik nema zaposlenih djelatnika.</w:t>
      </w:r>
    </w:p>
    <w:p w:rsidRDefault="00F769F7" w:rsidP="00F769F7" w:rsidR="00F769F7">
      <w:pPr>
        <w:pStyle w:val="Bezproreda"/>
        <w:ind w:firstLine="708"/>
        <w:jc w:val="both"/>
      </w:pPr>
    </w:p>
    <w:p w:rsidRDefault="00F769F7" w:rsidP="00F769F7" w:rsidR="00F769F7">
      <w:pPr>
        <w:pStyle w:val="Bezproreda"/>
        <w:ind w:firstLine="708"/>
        <w:jc w:val="both"/>
      </w:pPr>
      <w:r>
        <w:t>Priv</w:t>
      </w:r>
      <w:r w:rsidR="00C448EE">
        <w:t>remeni stečajni</w:t>
      </w:r>
      <w:r>
        <w:t xml:space="preserve"> upravitelj predl</w:t>
      </w:r>
      <w:r w:rsidR="00C448EE">
        <w:t xml:space="preserve">ožio je </w:t>
      </w:r>
      <w:r>
        <w:t xml:space="preserve"> da se pozovu osobe koje imaju pravni interes da se otvori stečajni postupak na uplatu iznosa od 20.000,00 kn za troškove vođenja kako prethodnog tako i eventualnog otvorenog st. postupka a ukoliko nitko ne uplati navedeni iznos da se sukladno čl. 132 SZ otvori i zaključi st. postupak nad dužnikom.</w:t>
      </w:r>
    </w:p>
    <w:p w:rsidRDefault="005A5172" w:rsidP="005A5172" w:rsidR="005A5172">
      <w:pPr>
        <w:pStyle w:val="Bezproreda"/>
        <w:ind w:firstLine="708"/>
        <w:jc w:val="both"/>
      </w:pPr>
    </w:p>
    <w:p w:rsidRDefault="005A5172" w:rsidP="005A5172" w:rsidR="007D2041">
      <w:pPr>
        <w:pStyle w:val="Bezproreda"/>
        <w:ind w:firstLine="708"/>
        <w:jc w:val="both"/>
      </w:pPr>
      <w:r>
        <w:t>ŽDO se suglasio s izvješćem privremenog stečajnog upravitelja te s njegovim prijedlogom.</w:t>
      </w:r>
    </w:p>
    <w:p w:rsidRDefault="005A5172" w:rsidP="005A5172" w:rsidR="005A5172" w:rsidRPr="005A5172">
      <w:pPr>
        <w:pStyle w:val="Bezproreda"/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F769F7">
        <w:t>1688</w:t>
      </w:r>
      <w:r w:rsidR="007628F9">
        <w:t>/</w:t>
      </w:r>
      <w:r w:rsidR="00F01EE1">
        <w:t xml:space="preserve">16 od </w:t>
      </w:r>
      <w:r w:rsidR="00F769F7">
        <w:t>12</w:t>
      </w:r>
      <w:r w:rsidR="005A5172">
        <w:t>. prosinca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F769F7">
        <w:t>20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F769F7">
        <w:t>12</w:t>
      </w:r>
      <w:r w:rsidR="005A5172">
        <w:t>. prosinca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5A5172" w:rsidR="007628F9">
      <w:pPr>
        <w:pStyle w:val="Odlomakpopisa"/>
        <w:ind w:firstLine="708" w:left="0"/>
        <w:jc w:val="both"/>
      </w:pPr>
      <w:proofErr w:type="spellStart"/>
      <w:r w:rsidRPr="00B654E2">
        <w:lastRenderedPageBreak/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 </w:t>
      </w:r>
      <w:r w:rsidR="005A5172">
        <w:rPr>
          <w:lang w:val="hr-HR"/>
        </w:rPr>
        <w:t xml:space="preserve">Prijedlog FINE za otvaranje stečajnog postupka </w:t>
      </w:r>
      <w:proofErr w:type="gramStart"/>
      <w:r w:rsidR="005A5172">
        <w:rPr>
          <w:lang w:val="hr-HR"/>
        </w:rPr>
        <w:t>od</w:t>
      </w:r>
      <w:proofErr w:type="gramEnd"/>
      <w:r w:rsidR="005A5172">
        <w:rPr>
          <w:lang w:val="hr-HR"/>
        </w:rPr>
        <w:t xml:space="preserve"> 19.4.2016. g., povijesni izvadak iz sudskog registra za dužnik, Potvrda FINE o blokadi račun i novčanih sredstava dužnika od 29.11.2016. g., račun dobiti i gubitka za 2013. g., 2014. g., 2015. g. i 2016. g., bilanca na dan 10.11.2016. g., 31.12.2013. g., 31.12.2014. g., 31.12.2015. g.</w:t>
      </w:r>
    </w:p>
    <w:p w:rsidRDefault="007D2041" w:rsidP="007628F9" w:rsidR="00B654E2">
      <w:pPr>
        <w:pStyle w:val="Bezproreda"/>
        <w:ind w:firstLine="708"/>
        <w:jc w:val="both"/>
      </w:pPr>
      <w:r w:rsidRPr="007628F9">
        <w:t>Slijedom</w:t>
      </w:r>
      <w:r w:rsidRPr="005E551C">
        <w:t xml:space="preserve">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E506AC" w:rsidP="00F769F7" w:rsidR="00E506AC" w:rsidRPr="005E551C">
      <w:pPr>
        <w:pStyle w:val="Bezproreda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55422C">
        <w:t xml:space="preserve">Ivica </w:t>
      </w:r>
      <w:proofErr w:type="spellStart"/>
      <w:r w:rsidR="0055422C">
        <w:t>Magić</w:t>
      </w:r>
      <w:proofErr w:type="spellEnd"/>
      <w:r w:rsidR="0055422C">
        <w:t xml:space="preserve"> iz Dugog Sela </w:t>
      </w:r>
      <w:r>
        <w:t>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F769F7">
        <w:t>22</w:t>
      </w:r>
      <w:r w:rsidR="005A5172">
        <w:t>. veljače 2017. g.</w:t>
      </w: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7628F9" w:rsidR="007628F9" w:rsidRPr="007628F9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7628F9" w:rsidRPr="007628F9">
        <w:t xml:space="preserve">Ivica </w:t>
      </w:r>
      <w:proofErr w:type="spellStart"/>
      <w:r w:rsidR="007628F9" w:rsidRPr="007628F9">
        <w:t>Magić</w:t>
      </w:r>
      <w:proofErr w:type="spellEnd"/>
      <w:r w:rsidR="007628F9" w:rsidRPr="007628F9">
        <w:t>, Dugo Selo, Zagrebačka 167</w:t>
      </w:r>
    </w:p>
    <w:p w:rsidRDefault="00DD1315" w:rsidP="007628F9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55422C">
        <w:t>Osijek</w:t>
      </w:r>
    </w:p>
    <w:p w:rsidRDefault="00AB2B8B" w:rsidP="00F769F7" w:rsidR="00F769F7">
      <w:pPr>
        <w:tabs>
          <w:tab w:pos="4965" w:val="left"/>
        </w:tabs>
        <w:jc w:val="both"/>
      </w:pPr>
      <w:r>
        <w:t xml:space="preserve">3. </w:t>
      </w:r>
      <w:proofErr w:type="spellStart"/>
      <w:r w:rsidR="004A2B09">
        <w:t>z.z</w:t>
      </w:r>
      <w:proofErr w:type="spellEnd"/>
      <w:r w:rsidR="004A2B09">
        <w:t xml:space="preserve">. dužnika </w:t>
      </w:r>
      <w:r w:rsidR="00F769F7">
        <w:t xml:space="preserve">Tanja </w:t>
      </w:r>
      <w:proofErr w:type="spellStart"/>
      <w:r w:rsidR="00F769F7">
        <w:t>Bolić</w:t>
      </w:r>
      <w:proofErr w:type="spellEnd"/>
      <w:r w:rsidR="00F769F7">
        <w:t xml:space="preserve">, Darda, Dubrovačka ulica 12 </w:t>
      </w:r>
    </w:p>
    <w:p w:rsidRDefault="00AB2B8B" w:rsidP="00F769F7" w:rsidR="00831D30">
      <w:pPr>
        <w:tabs>
          <w:tab w:pos="4965" w:val="left"/>
        </w:tabs>
        <w:jc w:val="both"/>
      </w:pPr>
      <w:r>
        <w:t>5</w:t>
      </w:r>
      <w:r w:rsidR="007D7E9A" w:rsidRPr="0017695F">
        <w:t>. dužnik</w:t>
      </w:r>
      <w:r w:rsidR="00BA7BA2" w:rsidRPr="00BA7BA2">
        <w:tab/>
      </w:r>
      <w:r w:rsidR="007628F9">
        <w:tab/>
      </w:r>
    </w:p>
    <w:p w:rsidRDefault="00AB2B8B" w:rsidP="00BA7BA2" w:rsidR="00163859">
      <w:pPr>
        <w:tabs>
          <w:tab w:pos="3225" w:val="left"/>
          <w:tab w:pos="5850" w:val="left"/>
        </w:tabs>
        <w:jc w:val="both"/>
      </w:pPr>
      <w:r>
        <w:t>6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Registar</w:t>
      </w:r>
      <w:r w:rsidR="005456F8">
        <w:t xml:space="preserve"> TS Osijek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>. FINA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9</w:t>
      </w:r>
      <w:r w:rsidR="00163859">
        <w:t xml:space="preserve">. kal. </w:t>
      </w:r>
      <w:r w:rsidR="00F769F7">
        <w:t>22</w:t>
      </w:r>
      <w:r w:rsidR="00E506AC">
        <w:t>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237D02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C8A" w:rsidR="00B05C8A">
      <w:r>
        <w:separator/>
      </w:r>
    </w:p>
  </w:endnote>
  <w:endnote w:id="0" w:type="continuationSeparator">
    <w:p w:rsidRDefault="00B05C8A" w:rsidR="00B05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C8A" w:rsidR="00B05C8A">
      <w:r>
        <w:separator/>
      </w:r>
    </w:p>
  </w:footnote>
  <w:footnote w:id="0" w:type="continuationSeparator">
    <w:p w:rsidRDefault="00B05C8A" w:rsidR="00B05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D02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769F7" w:rsidP="00F769F7" w:rsidR="00F769F7">
    <w:pPr>
      <w:jc w:val="right"/>
    </w:pPr>
    <w:r>
      <w:t>Broj: 6 St-1688/16-15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3CE6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37D0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422C"/>
    <w:rsid w:val="00563C8E"/>
    <w:rsid w:val="00567EF6"/>
    <w:rsid w:val="00575A6C"/>
    <w:rsid w:val="00581F83"/>
    <w:rsid w:val="00590AC7"/>
    <w:rsid w:val="005A1622"/>
    <w:rsid w:val="005A517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C3790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28F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0D01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6A94"/>
    <w:rsid w:val="00AF7CD3"/>
    <w:rsid w:val="00B05C8A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673C"/>
    <w:rsid w:val="00BD0C63"/>
    <w:rsid w:val="00BD5E44"/>
    <w:rsid w:val="00BE1340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448EE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506AC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769F7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1BF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7D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7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7D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7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9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47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A.J.S. jednostavno društvo s ograničenom odgovornošću za ugostiteljstvo i usluge</izvorni_sadrzaj>
    <derivirana_varijabla naziv="DomainObject.Predmet.ProtustrankaFormated_1">  A.J.S. jednostavno društvo s ograničenom odgovornošću za ugostiteljstvo i usluge</derivirana_varijabla>
  </DomainObject.Predmet.ProtustrankaFormated>
  <DomainObject.Predmet.ProtustrankaFormatedOIB>
    <izvorni_sadrzaj>  A.J.S. jednostavno društvo s ograničenom odgovornošću za ugostiteljstvo i usluge, OIB 27464063815</izvorni_sadrzaj>
    <derivirana_varijabla naziv="DomainObject.Predmet.ProtustrankaFormatedOIB_1">  A.J.S. jednostavno društvo s ograničenom odgovornošću za ugostiteljstvo i usluge, OIB 27464063815</derivirana_varijabla>
  </DomainObject.Predmet.ProtustrankaFormatedOIB>
  <DomainObject.Predmet.ProtustrankaFormatedWithAdress>
    <izvorni_sadrzaj> A.J.S. jednostavno društvo s ograničenom odgovornošću za ugostiteljstvo i usluge, Dubrovačka 12, 31326 Darda</izvorni_sadrzaj>
    <derivirana_varijabla naziv="DomainObject.Predmet.ProtustrankaFormatedWithAdress_1"> A.J.S. jednostavno društvo s ograničenom odgovornošću za ugostiteljstvo i usluge, Dubrovačka 12, 31326 Darda</derivirana_varijabla>
  </DomainObject.Predmet.ProtustrankaFormatedWithAdress>
  <DomainObject.Predmet.ProtustrankaFormatedWithAdressOIB>
    <izvorni_sadrzaj> A.J.S. jednostavno društvo s ograničenom odgovornošću za ugostiteljstvo i usluge, OIB 27464063815, Dubrovačka 12, 31326 Darda</izvorni_sadrzaj>
    <derivirana_varijabla naziv="DomainObject.Predmet.ProtustrankaFormatedWithAdressOIB_1"> A.J.S. jednostavno društvo s ograničenom odgovornošću za ugostiteljstvo i usluge, OIB 27464063815, Dubrovačka 12, 31326 Darda</derivirana_varijabla>
  </DomainObject.Predmet.ProtustrankaFormatedWithAdressOIB>
  <DomainObject.Predmet.ProtustrankaWithAdress>
    <izvorni_sadrzaj>A.J.S. jednostavno društvo s ograničenom odgovornošću za ugostiteljstvo i usluge Dubrovačka 12, 31326 Darda</izvorni_sadrzaj>
    <derivirana_varijabla naziv="DomainObject.Predmet.ProtustrankaWithAdress_1">A.J.S. jednostavno društvo s ograničenom odgovornošću za ugostiteljstvo i usluge Dubrovačka 12, 31326 Darda</derivirana_varijabla>
  </DomainObject.Predmet.ProtustrankaWithAdress>
  <DomainObject.Predmet.ProtustrankaWithAdressOIB>
    <izvorni_sadrzaj>A.J.S. jednostavno društvo s ograničenom odgovornošću za ugostiteljstvo i usluge, OIB 27464063815, Dubrovačka 12, 31326 Darda</izvorni_sadrzaj>
    <derivirana_varijabla naziv="DomainObject.Predmet.ProtustrankaWithAdressOIB_1">A.J.S. jednostavno društvo s ograničenom odgovornošću za ugostiteljstvo i usluge, OIB 27464063815, Dubrovačka 12, 31326 Darda</derivirana_varijabla>
  </DomainObject.Predmet.ProtustrankaWithAdressOIB>
  <DomainObject.Predmet.ProtustrankaNazivFormated>
    <izvorni_sadrzaj>A.J.S. jednostavno društvo s ograničenom odgovornošću za ugostiteljstvo i usluge</izvorni_sadrzaj>
    <derivirana_varijabla naziv="DomainObject.Predmet.ProtustrankaNazivFormated_1">A.J.S. jednostavno društvo s ograničenom odgovornošću za ugostiteljstvo i usluge</derivirana_varijabla>
  </DomainObject.Predmet.ProtustrankaNazivFormated>
  <DomainObject.Predmet.ProtustrankaNazivFormatedOIB>
    <izvorni_sadrzaj>A.J.S. jednostavno društvo s ograničenom odgovornošću za ugostiteljstvo i usluge, OIB 27464063815</izvorni_sadrzaj>
    <derivirana_varijabla naziv="DomainObject.Predmet.ProtustrankaNazivFormatedOIB_1">A.J.S. jednostavno društvo s ograničenom odgovornošću za ugostiteljstvo i usluge, OIB 27464063815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A.J.S. jednostavno društvo s ograničenom odgovornošću za ugostiteljstvo i usluge</item>
    </izvorni_sadrzaj>
    <derivirana_varijabla naziv="DomainObject.Predmet.ProtuStrankaListFormated_1">
      <item>A.J.S. jednostavno društvo s ograničenom odgovornošću za ugostiteljstvo i usluge</item>
    </derivirana_varijabla>
  </DomainObject.Predmet.ProtuStrankaListFormated>
  <DomainObject.Predmet.ProtuStrankaListFormatedOIB>
    <izvorni_sadrzaj>
      <item>A.J.S. jednostavno društvo s ograničenom odgovornošću za ugostiteljstvo i usluge, OIB 27464063815</item>
    </izvorni_sadrzaj>
    <derivirana_varijabla naziv="DomainObject.Predmet.ProtuStrankaListFormatedOIB_1">
      <item>A.J.S. jednostavno društvo s ograničenom odgovornošću za ugostiteljstvo i usluge, OIB 27464063815</item>
    </derivirana_varijabla>
  </DomainObject.Predmet.ProtuStrankaListFormatedOIB>
  <DomainObject.Predmet.ProtuStrankaListFormatedWithAdress>
    <izvorni_sadrzaj>
      <item>A.J.S. jednostavno društvo s ograničenom odgovornošću za ugostiteljstvo i usluge, Dubrovačka 12, 31326 Darda</item>
    </izvorni_sadrzaj>
    <derivirana_varijabla naziv="DomainObject.Predmet.ProtuStrankaListFormatedWithAdress_1">
      <item>A.J.S. jednostavno društvo s ograničenom odgovornošću za ugostiteljstvo i usluge, Dubrovačka 12, 31326 Darda</item>
    </derivirana_varijabla>
  </DomainObject.Predmet.ProtuStrankaListFormatedWithAdress>
  <DomainObject.Predmet.ProtuStrankaListFormatedWithAdressOIB>
    <izvorni_sadrzaj>
      <item>A.J.S. jednostavno društvo s ograničenom odgovornošću za ugostiteljstvo i usluge, OIB 27464063815, Dubrovačka 12, 31326 Darda</item>
    </izvorni_sadrzaj>
    <derivirana_varijabla naziv="DomainObject.Predmet.ProtuStrankaListFormatedWithAdressOIB_1">
      <item>A.J.S. jednostavno društvo s ograničenom odgovornošću za ugostiteljstvo i usluge, OIB 27464063815, Dubrovačka 12, 31326 Darda</item>
    </derivirana_varijabla>
  </DomainObject.Predmet.ProtuStrankaListFormatedWithAdressOIB>
  <DomainObject.Predmet.ProtuStrankaListNazivFormated>
    <izvorni_sadrzaj>
      <item>A.J.S. jednostavno društvo s ograničenom odgovornošću za ugostiteljstvo i usluge</item>
    </izvorni_sadrzaj>
    <derivirana_varijabla naziv="DomainObject.Predmet.ProtuStrankaListNazivFormated_1">
      <item>A.J.S. jednostavno društvo s ograničenom odgovornošću za ugostiteljstvo i usluge</item>
    </derivirana_varijabla>
  </DomainObject.Predmet.ProtuStrankaListNazivFormated>
  <DomainObject.Predmet.ProtuStrankaListNazivFormatedOIB>
    <izvorni_sadrzaj>
      <item>A.J.S. jednostavno društvo s ograničenom odgovornošću za ugostiteljstvo i usluge, OIB 27464063815</item>
    </izvorni_sadrzaj>
    <derivirana_varijabla naziv="DomainObject.Predmet.ProtuStrankaListNazivFormatedOIB_1">
      <item>A.J.S. jednostavno društvo s ograničenom odgovornošću za ugostiteljstvo i usluge, OIB 27464063815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A.J.S. jednostavno društvo s ograničenom odgovornošću za ugostiteljstvo i usluge</izvorni_sadrzaj>
    <derivirana_varijabla naziv="DomainObject.Predmet.ProtustrankaIDrugi_1">A.J.S.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A.J.S. jednostavno društvo s ograničenom odgovornošću za ugostiteljstvo i usluge, OIB 27464063815, Dubrovačka 12, 31326 Darda</izvorni_sadrzaj>
    <derivirana_varijabla naziv="DomainObject.Predmet.ProtustrankaIDrugiAdressOIB_1">A.J.S. jednostavno društvo s ograničenom odgovornošću za ugostiteljstvo i usluge, OIB 27464063815, Dubrovačka 12,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A.J.S. jednostavno društvo s ograničenom odgovornošću za ugostiteljstvo i usluge</item>
    </izvorni_sadrzaj>
    <derivirana_varijabla naziv="DomainObject.Predmet.SudioniciListNaziv_1">
      <item>FINA RC OSIJEK</item>
      <item>A.J.S.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A.J.S. jednostavno društvo s ograničenom odgovornošću za ugostiteljstvo i usluge, OIB 27464063815, Dubrovačka 12,31326 Darda</item>
    </izvorni_sadrzaj>
    <derivirana_varijabla naziv="DomainObject.Predmet.SudioniciListAdressOIB_1">
      <item>FINA RC OSIJEK, OIB 85821130368</item>
      <item>A.J.S. jednostavno društvo s ograničenom odgovornošću za ugostiteljstvo i usluge, OIB 27464063815, Dubrovačka 12,31326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27464063815</item>
    </izvorni_sadrzaj>
    <derivirana_varijabla naziv="DomainObject.Predmet.SudioniciListNazivOIB_1">
      <item>, OIB 85821130368</item>
      <item>, OIB 27464063815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AECBB-39E3-4B53-A85E-9E7B02502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897</properties:Words>
  <properties:Characters>4848</properties:Characters>
  <properties:Lines>171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2017-02-22T07:35:00Z</dcterms:created>
  <dc:creator>dsekulic</dc:creator>
  <cp:lastModifiedBy>Danijela Sekulić</cp:lastModifiedBy>
  <cp:lastPrinted>2017-02-22T13:14:00Z</cp:lastPrinted>
  <dcterms:modified xmlns:xsi="http://www.w3.org/2001/XMLSchema-instance" xsi:type="dcterms:W3CDTF">2017-02-22T13:16:00Z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