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cdf9" w14:paraId="0c8cdf9" w:rsidRDefault="0027543F" w:rsidP="009E33A3" w:rsidR="0027543F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3264A6">
        <w:rPr>
          <w:sz w:val="24"/>
          <w:szCs w:val="24"/>
          <w:lang w:val="pt-BR"/>
        </w:rPr>
        <w:t>67. St-2066/16</w:t>
      </w:r>
      <w:r w:rsidR="0027543F">
        <w:rPr>
          <w:sz w:val="24"/>
          <w:szCs w:val="24"/>
          <w:lang w:val="pt-BR"/>
        </w:rPr>
        <w:t>-62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B103B3" w:rsidP="00081DA4" w:rsidR="002248AC" w:rsidRPr="002A3429">
      <w:pPr>
        <w:ind w:firstLine="708"/>
        <w:jc w:val="both"/>
        <w:rPr>
          <w:sz w:val="24"/>
          <w:szCs w:val="24"/>
        </w:rPr>
      </w:pPr>
      <w:r w:rsidRPr="00B103B3">
        <w:rPr>
          <w:sz w:val="24"/>
          <w:szCs w:val="24"/>
        </w:rPr>
        <w:t xml:space="preserve">Trgovački sud u Zagrebu, po sucu Gordanu </w:t>
      </w:r>
      <w:proofErr w:type="spellStart"/>
      <w:r w:rsidRPr="00B103B3">
        <w:rPr>
          <w:sz w:val="24"/>
          <w:szCs w:val="24"/>
        </w:rPr>
        <w:t>Zubaku</w:t>
      </w:r>
      <w:proofErr w:type="spellEnd"/>
      <w:r w:rsidRPr="00B103B3">
        <w:rPr>
          <w:sz w:val="24"/>
          <w:szCs w:val="24"/>
        </w:rPr>
        <w:t xml:space="preserve">, u stečajnom postupku nad dužnikom </w:t>
      </w:r>
      <w:r w:rsidR="003264A6" w:rsidRPr="003264A6">
        <w:rPr>
          <w:bCs/>
          <w:sz w:val="24"/>
          <w:szCs w:val="24"/>
          <w:lang w:val="pt-BR"/>
        </w:rPr>
        <w:t>MAMUZA d.o.o. u stečaju, Dugo Selo, Laznice 8, OIB: 03926181984</w:t>
      </w:r>
      <w:r>
        <w:rPr>
          <w:sz w:val="24"/>
          <w:szCs w:val="24"/>
          <w:lang w:val="pt-BR"/>
        </w:rPr>
        <w:t xml:space="preserve">, </w:t>
      </w:r>
      <w:r w:rsidR="003264A6">
        <w:rPr>
          <w:sz w:val="24"/>
          <w:szCs w:val="24"/>
          <w:lang w:val="pt-BR"/>
        </w:rPr>
        <w:br/>
        <w:t>23. kolovoza</w:t>
      </w:r>
      <w:r w:rsidR="00F16044" w:rsidRPr="00F16044">
        <w:rPr>
          <w:sz w:val="24"/>
          <w:szCs w:val="24"/>
        </w:rPr>
        <w:t xml:space="preserve"> 2018.</w:t>
      </w:r>
      <w:r w:rsidR="002248AC" w:rsidRPr="002A3429">
        <w:rPr>
          <w:sz w:val="24"/>
          <w:szCs w:val="24"/>
        </w:rPr>
        <w:t>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025054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s računa broj HR3323900011300028779, isplatiti iznos </w:t>
      </w:r>
      <w:r w:rsidR="00025054">
        <w:rPr>
          <w:sz w:val="24"/>
          <w:szCs w:val="24"/>
        </w:rPr>
        <w:t>uplaćene jamčevine od 176.452,80</w:t>
      </w:r>
      <w:r w:rsidR="009E33A3">
        <w:rPr>
          <w:sz w:val="24"/>
          <w:szCs w:val="24"/>
        </w:rPr>
        <w:t xml:space="preserve"> kn na račun </w:t>
      </w:r>
      <w:r w:rsidR="00025054">
        <w:rPr>
          <w:sz w:val="24"/>
          <w:szCs w:val="24"/>
        </w:rPr>
        <w:t xml:space="preserve">EOS nekretnine d.o.o., Zagreb, Horvatova 82, OIB: </w:t>
      </w:r>
      <w:r w:rsidR="007208F9">
        <w:rPr>
          <w:sz w:val="24"/>
          <w:szCs w:val="24"/>
        </w:rPr>
        <w:t>31075247773, broj HR782330003</w:t>
      </w:r>
      <w:r w:rsidR="00492EBB">
        <w:rPr>
          <w:sz w:val="24"/>
          <w:szCs w:val="24"/>
        </w:rPr>
        <w:t>1131360321.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5413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492EBB" w:rsidRPr="00492EBB">
        <w:rPr>
          <w:bCs/>
          <w:sz w:val="24"/>
          <w:szCs w:val="24"/>
          <w:lang w:val="pt-BR"/>
        </w:rPr>
        <w:t>MAMUZA d.o.o. u stečaju, Dugo Selo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održana je kod Financijske agencije elektronička javna dra</w:t>
      </w:r>
      <w:r w:rsidR="00D81E83">
        <w:rPr>
          <w:sz w:val="24"/>
          <w:szCs w:val="24"/>
        </w:rPr>
        <w:t>žba za koju je jamčevinu</w:t>
      </w:r>
      <w:r w:rsidR="00E67636">
        <w:rPr>
          <w:sz w:val="24"/>
          <w:szCs w:val="24"/>
        </w:rPr>
        <w:t>, među ostalim,</w:t>
      </w:r>
      <w:r w:rsidR="00492EBB">
        <w:rPr>
          <w:sz w:val="24"/>
          <w:szCs w:val="24"/>
        </w:rPr>
        <w:t xml:space="preserve"> uplatil</w:t>
      </w:r>
      <w:r w:rsidR="00156F26">
        <w:rPr>
          <w:sz w:val="24"/>
          <w:szCs w:val="24"/>
        </w:rPr>
        <w:t>o</w:t>
      </w:r>
      <w:r w:rsidR="00E65413">
        <w:rPr>
          <w:sz w:val="24"/>
          <w:szCs w:val="24"/>
        </w:rPr>
        <w:t xml:space="preserve"> društvo EOS nekretnine d.o.o</w:t>
      </w:r>
      <w:r w:rsidR="009E33A3">
        <w:rPr>
          <w:sz w:val="24"/>
          <w:szCs w:val="24"/>
        </w:rPr>
        <w:t>. S obzirom na to da je</w:t>
      </w:r>
      <w:r w:rsidR="00D41CA3">
        <w:rPr>
          <w:sz w:val="24"/>
          <w:szCs w:val="24"/>
        </w:rPr>
        <w:t xml:space="preserve"> nekretnina prodana na navedenoj dražbi, a</w:t>
      </w:r>
      <w:r w:rsidR="00696437">
        <w:rPr>
          <w:sz w:val="24"/>
          <w:szCs w:val="24"/>
        </w:rPr>
        <w:t xml:space="preserve"> rješenje o dosudi postalo</w:t>
      </w:r>
      <w:r w:rsidR="00D41CA3">
        <w:rPr>
          <w:sz w:val="24"/>
          <w:szCs w:val="24"/>
        </w:rPr>
        <w:t xml:space="preserve"> je pravomoćno te je kupac</w:t>
      </w:r>
      <w:r w:rsidR="00696437">
        <w:rPr>
          <w:sz w:val="24"/>
          <w:szCs w:val="24"/>
        </w:rPr>
        <w:t xml:space="preserve"> s najpovoljnijom ponudom </w:t>
      </w:r>
      <w:r w:rsidR="005C7AA7">
        <w:rPr>
          <w:sz w:val="24"/>
          <w:szCs w:val="24"/>
        </w:rPr>
        <w:t xml:space="preserve">Stjepan </w:t>
      </w:r>
      <w:proofErr w:type="spellStart"/>
      <w:r w:rsidR="005C7AA7">
        <w:rPr>
          <w:sz w:val="24"/>
          <w:szCs w:val="24"/>
        </w:rPr>
        <w:t>Žuljić</w:t>
      </w:r>
      <w:proofErr w:type="spellEnd"/>
      <w:r w:rsidR="005C7AA7">
        <w:rPr>
          <w:sz w:val="24"/>
          <w:szCs w:val="24"/>
        </w:rPr>
        <w:t xml:space="preserve"> uplatio u cijelosti </w:t>
      </w:r>
      <w:proofErr w:type="spellStart"/>
      <w:r w:rsidR="005C7AA7">
        <w:rPr>
          <w:sz w:val="24"/>
          <w:szCs w:val="24"/>
        </w:rPr>
        <w:t>kupov</w:t>
      </w:r>
      <w:r w:rsidR="00156F26">
        <w:rPr>
          <w:sz w:val="24"/>
          <w:szCs w:val="24"/>
        </w:rPr>
        <w:t>n</w:t>
      </w:r>
      <w:r w:rsidR="005C7AA7">
        <w:rPr>
          <w:sz w:val="24"/>
          <w:szCs w:val="24"/>
        </w:rPr>
        <w:t>inu</w:t>
      </w:r>
      <w:proofErr w:type="spellEnd"/>
      <w:r w:rsidR="009E33A3">
        <w:rPr>
          <w:sz w:val="24"/>
          <w:szCs w:val="24"/>
        </w:rPr>
        <w:t xml:space="preserve">, sud je naložio Financijskoj agenciji vratiti uplaćeni iznos jamčevine </w:t>
      </w:r>
      <w:r w:rsidR="00BC47FC">
        <w:rPr>
          <w:sz w:val="24"/>
          <w:szCs w:val="24"/>
        </w:rPr>
        <w:t xml:space="preserve">društvu </w:t>
      </w:r>
      <w:r w:rsidR="00E65413" w:rsidRPr="00E65413">
        <w:rPr>
          <w:sz w:val="24"/>
          <w:szCs w:val="24"/>
        </w:rPr>
        <w:t>EOS nekretnine d.o.o</w:t>
      </w:r>
      <w:r w:rsidR="00E65413">
        <w:rPr>
          <w:sz w:val="24"/>
          <w:szCs w:val="24"/>
        </w:rPr>
        <w:t xml:space="preserve">, </w:t>
      </w:r>
      <w:r w:rsidR="009E33A3">
        <w:rPr>
          <w:sz w:val="24"/>
          <w:szCs w:val="24"/>
        </w:rPr>
        <w:t xml:space="preserve">na račun </w:t>
      </w:r>
      <w:r w:rsidR="006C3B5A">
        <w:rPr>
          <w:sz w:val="24"/>
          <w:szCs w:val="24"/>
        </w:rPr>
        <w:t>koji je u izvještaju Financijske agencije navede</w:t>
      </w:r>
      <w:r w:rsidR="00D41CA3">
        <w:rPr>
          <w:sz w:val="24"/>
          <w:szCs w:val="24"/>
        </w:rPr>
        <w:t>n</w:t>
      </w:r>
      <w:r w:rsidR="006C3B5A">
        <w:rPr>
          <w:sz w:val="24"/>
          <w:szCs w:val="24"/>
        </w:rPr>
        <w:t xml:space="preserve"> za povrat uplaćene jamčevine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40237" w:rsidRPr="00240237">
        <w:rPr>
          <w:sz w:val="24"/>
          <w:szCs w:val="24"/>
          <w:lang w:val="pt-BR"/>
        </w:rPr>
        <w:t>23. kolovoza</w:t>
      </w:r>
      <w:r w:rsidR="00240237" w:rsidRPr="00240237">
        <w:rPr>
          <w:sz w:val="24"/>
          <w:szCs w:val="24"/>
        </w:rPr>
        <w:t xml:space="preserve"> </w:t>
      </w:r>
      <w:r w:rsidR="006C3B5A" w:rsidRPr="006C3B5A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56E80">
        <w:rPr>
          <w:sz w:val="24"/>
          <w:szCs w:val="24"/>
        </w:rPr>
        <w:t>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A56E80" w:rsidP="00400817" w:rsidR="00A56E80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A56E80" w:rsidP="00400817" w:rsidR="00A56E8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A56E80" w:rsidR="009E33A3">
      <w:pPr>
        <w:pStyle w:val="Odlomakpopisa"/>
        <w:jc w:val="both"/>
        <w:rPr>
          <w:sz w:val="24"/>
          <w:szCs w:val="24"/>
        </w:rPr>
      </w:pPr>
    </w:p>
    <w:p w:rsidRDefault="00A56E80" w:rsidP="00A56E80" w:rsidR="00A56E80" w:rsidRPr="009E33A3">
      <w:pPr>
        <w:pStyle w:val="Odlomakpopisa"/>
        <w:jc w:val="both"/>
        <w:rPr>
          <w:sz w:val="24"/>
          <w:szCs w:val="24"/>
        </w:rPr>
      </w:pPr>
    </w:p>
    <w:sectPr w:rsidSect="0027543F" w:rsidR="00A56E80" w:rsidRPr="009E33A3">
      <w:pgSz w:h="15840" w:w="12240"/>
      <w:pgMar w:gutter="0" w:footer="708" w:header="708" w:left="1800" w:bottom="113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25054"/>
    <w:rsid w:val="00047BC6"/>
    <w:rsid w:val="00081DA4"/>
    <w:rsid w:val="000C0BA9"/>
    <w:rsid w:val="00156F26"/>
    <w:rsid w:val="002248AC"/>
    <w:rsid w:val="00240237"/>
    <w:rsid w:val="0027543F"/>
    <w:rsid w:val="002A3429"/>
    <w:rsid w:val="003264A6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492EBB"/>
    <w:rsid w:val="00522F8C"/>
    <w:rsid w:val="00557785"/>
    <w:rsid w:val="00571DD6"/>
    <w:rsid w:val="00577C20"/>
    <w:rsid w:val="00587AB3"/>
    <w:rsid w:val="005C7AA7"/>
    <w:rsid w:val="00613C2B"/>
    <w:rsid w:val="00625639"/>
    <w:rsid w:val="00655BF2"/>
    <w:rsid w:val="00664767"/>
    <w:rsid w:val="00684F98"/>
    <w:rsid w:val="00696437"/>
    <w:rsid w:val="006C3B5A"/>
    <w:rsid w:val="006D24CE"/>
    <w:rsid w:val="00707F55"/>
    <w:rsid w:val="00713648"/>
    <w:rsid w:val="00720596"/>
    <w:rsid w:val="007208F9"/>
    <w:rsid w:val="00727BAF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56E80"/>
    <w:rsid w:val="00A942A8"/>
    <w:rsid w:val="00AE6F93"/>
    <w:rsid w:val="00B103B3"/>
    <w:rsid w:val="00B75C25"/>
    <w:rsid w:val="00BC47FC"/>
    <w:rsid w:val="00C00AE9"/>
    <w:rsid w:val="00C00CB9"/>
    <w:rsid w:val="00C05A90"/>
    <w:rsid w:val="00C15ECB"/>
    <w:rsid w:val="00C553E7"/>
    <w:rsid w:val="00CD0178"/>
    <w:rsid w:val="00D41CA3"/>
    <w:rsid w:val="00D65985"/>
    <w:rsid w:val="00D80A87"/>
    <w:rsid w:val="00D81E83"/>
    <w:rsid w:val="00DA6D0B"/>
    <w:rsid w:val="00DE777C"/>
    <w:rsid w:val="00E5553E"/>
    <w:rsid w:val="00E555F2"/>
    <w:rsid w:val="00E65413"/>
    <w:rsid w:val="00E67636"/>
    <w:rsid w:val="00E81382"/>
    <w:rsid w:val="00EC6FA3"/>
    <w:rsid w:val="00F02397"/>
    <w:rsid w:val="00F16044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E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E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1191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2018-08-23T08:09:00Z</dcterms:created>
  <dc:creator>nmarkovic</dc:creator>
  <cp:lastModifiedBy>Dijana Hadžić</cp:lastModifiedBy>
  <cp:lastPrinted>2018-08-23T11:31:00Z</cp:lastPrinted>
  <dcterms:modified xmlns:xsi="http://www.w3.org/2001/XMLSchema-instance" xsi:type="dcterms:W3CDTF">2018-08-23T11:31:00Z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rješenje - vraćanje jamčevine EOS nekretnine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