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f4eb" w14:paraId="51cf4eb" w:rsidRDefault="00527947" w:rsidP="00527947" w:rsidR="00527947" w:rsidRPr="005E3916">
      <w:pPr>
        <w15:collapsed w:val="false"/>
      </w:pPr>
      <w:bookmarkStart w:name="_GoBack" w:id="0"/>
      <w:bookmarkEnd w:id="0"/>
      <w:r w:rsidRPr="005E3916">
        <w:t xml:space="preserve">                  </w:t>
      </w:r>
      <w:r w:rsidRPr="005E3916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3916">
        <w:t xml:space="preserve">                                                            </w:t>
      </w:r>
    </w:p>
    <w:p w:rsidRDefault="00527947" w:rsidP="00527947" w:rsidR="00527947" w:rsidRPr="005E3916">
      <w:r w:rsidRPr="005E3916">
        <w:t xml:space="preserve">    REPUBLIKA HRVATSKA </w:t>
      </w:r>
      <w:r w:rsidRPr="005E3916">
        <w:tab/>
      </w:r>
      <w:r w:rsidRPr="005E3916">
        <w:tab/>
      </w:r>
      <w:r w:rsidRPr="005E3916">
        <w:tab/>
      </w:r>
      <w:r w:rsidRPr="005E3916">
        <w:tab/>
      </w:r>
      <w:r w:rsidRPr="005E3916">
        <w:tab/>
      </w:r>
    </w:p>
    <w:p w:rsidRDefault="00527947" w:rsidP="00527947" w:rsidR="00527947" w:rsidRPr="005E3916">
      <w:r w:rsidRPr="005E3916">
        <w:t xml:space="preserve"> TRGOVAČKI SUD U PAZINU </w:t>
      </w:r>
      <w:r w:rsidRPr="005E3916">
        <w:tab/>
      </w:r>
      <w:r w:rsidRPr="005E3916">
        <w:tab/>
      </w:r>
      <w:r w:rsidRPr="005E3916">
        <w:tab/>
      </w:r>
      <w:r w:rsidRPr="005E3916">
        <w:tab/>
      </w:r>
      <w:r w:rsidRPr="005E3916">
        <w:tab/>
        <w:t xml:space="preserve">      </w:t>
      </w:r>
    </w:p>
    <w:p w:rsidRDefault="00527947" w:rsidP="00527947" w:rsidR="00E278F8" w:rsidRPr="005E3916">
      <w:r w:rsidRPr="005E3916">
        <w:t xml:space="preserve">     52000 PAZIN, Dršćevka 1 </w:t>
      </w:r>
      <w:r w:rsidRPr="005E3916">
        <w:tab/>
      </w:r>
      <w:r w:rsidRPr="005E3916">
        <w:tab/>
      </w:r>
      <w:r w:rsidRPr="005E3916">
        <w:tab/>
      </w:r>
      <w:r w:rsidRPr="005E3916">
        <w:tab/>
      </w:r>
      <w:r w:rsidRPr="005E3916">
        <w:tab/>
        <w:t xml:space="preserve">       </w:t>
      </w:r>
      <w:r w:rsidRPr="005E3916">
        <w:tab/>
      </w:r>
    </w:p>
    <w:p w:rsidRDefault="00527947" w:rsidP="00527947" w:rsidR="00527947" w:rsidRPr="005E3916">
      <w:r w:rsidRPr="005E3916">
        <w:t xml:space="preserve">     </w:t>
      </w:r>
      <w:r w:rsidRPr="005E3916">
        <w:tab/>
        <w:t xml:space="preserve">           </w:t>
      </w:r>
    </w:p>
    <w:p w:rsidRDefault="00527947" w:rsidP="00527947" w:rsidR="00527947" w:rsidRPr="005E3916">
      <w:pPr>
        <w:jc w:val="both"/>
      </w:pPr>
      <w:r w:rsidRPr="005E3916">
        <w:tab/>
      </w:r>
    </w:p>
    <w:p w:rsidRDefault="00527947" w:rsidP="00527947" w:rsidR="00527947" w:rsidRPr="005E3916">
      <w:pPr>
        <w:jc w:val="center"/>
      </w:pPr>
      <w:r w:rsidRPr="005E3916">
        <w:t>R E P U B L I K A  H R V A T S K A</w:t>
      </w:r>
    </w:p>
    <w:p w:rsidRDefault="00527947" w:rsidP="00527947" w:rsidR="00527947" w:rsidRPr="005E3916"/>
    <w:p w:rsidRDefault="00527947" w:rsidP="00527947" w:rsidR="00527947" w:rsidRPr="005E3916">
      <w:pPr>
        <w:jc w:val="center"/>
      </w:pPr>
      <w:r w:rsidRPr="005E3916">
        <w:t>R J E Š E NJ E</w:t>
      </w:r>
    </w:p>
    <w:p w:rsidRDefault="00527947" w:rsidP="00527947" w:rsidR="00527947" w:rsidRPr="005E3916"/>
    <w:p w:rsidRDefault="00527947" w:rsidP="00527947" w:rsidR="00527947" w:rsidRPr="005E3916">
      <w:pPr>
        <w:jc w:val="both"/>
      </w:pPr>
      <w:r w:rsidRPr="005E3916">
        <w:tab/>
        <w:t xml:space="preserve">Trgovački sud u Pazinu, po sucu </w:t>
      </w:r>
      <w:r w:rsidR="00B93BC5" w:rsidRPr="005E3916">
        <w:t>Damiru Rabaru</w:t>
      </w:r>
      <w:r w:rsidRPr="005E3916">
        <w:t xml:space="preserve">, po prijedlogu predlagatelja  </w:t>
      </w:r>
      <w:r w:rsidR="005E3916" w:rsidRPr="005E3916">
        <w:t xml:space="preserve">ZAGREBAČKA BANKA d.d. Zagreb, Trg bana Josipa Jelačića 10, OIB </w:t>
      </w:r>
      <w:r w:rsidR="005E3916" w:rsidRPr="005E3916">
        <w:rPr>
          <w:rStyle w:val="st1"/>
        </w:rPr>
        <w:t>92963223473</w:t>
      </w:r>
      <w:r w:rsidR="008D2107" w:rsidRPr="005E3916">
        <w:t xml:space="preserve">, za otvaranje stečajnog postupka nad dužnikom </w:t>
      </w:r>
      <w:r w:rsidR="005E3916" w:rsidRPr="005E3916">
        <w:t>VILE FORUM d. o. o. Pula, Flanatička 11, OIB 52795187230, MBS 040174832</w:t>
      </w:r>
      <w:r w:rsidR="00B93BC5" w:rsidRPr="005E3916">
        <w:t xml:space="preserve">, dana </w:t>
      </w:r>
      <w:r w:rsidR="008D568F" w:rsidRPr="005E3916">
        <w:t>6. rujna</w:t>
      </w:r>
      <w:r w:rsidRPr="005E3916">
        <w:t xml:space="preserve"> 2016. </w:t>
      </w:r>
    </w:p>
    <w:p w:rsidRDefault="00527947" w:rsidP="00527947" w:rsidR="00527947" w:rsidRPr="005E3916">
      <w:pPr>
        <w:jc w:val="both"/>
      </w:pPr>
    </w:p>
    <w:p w:rsidRDefault="00527947" w:rsidP="00527947" w:rsidR="00527947" w:rsidRPr="005E3916">
      <w:pPr>
        <w:ind w:firstLine="708"/>
      </w:pPr>
      <w:r w:rsidRPr="005E3916">
        <w:tab/>
      </w:r>
      <w:r w:rsidRPr="005E3916">
        <w:tab/>
      </w:r>
      <w:r w:rsidRPr="005E3916">
        <w:tab/>
      </w:r>
      <w:r w:rsidRPr="005E3916">
        <w:tab/>
        <w:t xml:space="preserve">     r i j e š i o   j e</w:t>
      </w:r>
    </w:p>
    <w:p w:rsidRDefault="00527947" w:rsidP="00527947" w:rsidR="00527947" w:rsidRPr="005E3916">
      <w:pPr>
        <w:jc w:val="both"/>
      </w:pPr>
    </w:p>
    <w:p w:rsidRDefault="00527947" w:rsidP="00527947" w:rsidR="00527947" w:rsidRPr="005E3916">
      <w:pPr>
        <w:jc w:val="both"/>
        <w:rPr>
          <w:lang w:val="pl-PL"/>
        </w:rPr>
      </w:pPr>
      <w:r w:rsidRPr="005E3916">
        <w:rPr>
          <w:lang w:val="pl-PL"/>
        </w:rPr>
        <w:tab/>
        <w:t>I.</w:t>
      </w:r>
      <w:r w:rsidRPr="005E3916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5E3916" w:rsidRPr="005E3916">
        <w:t>VILE FORUM d. o. o. Pula, Flanatička 11, OIB 52795187230, MBS 040174832</w:t>
      </w:r>
      <w:r w:rsidRPr="005E3916">
        <w:rPr>
          <w:lang w:val="pl-PL"/>
        </w:rPr>
        <w:t xml:space="preserve">, te se odlučuje održati ročište, pa se </w:t>
      </w:r>
      <w:r w:rsidRPr="005E3916">
        <w:rPr>
          <w:b/>
          <w:lang w:val="pl-PL"/>
        </w:rPr>
        <w:t xml:space="preserve">ročište zakazuje za dan </w:t>
      </w:r>
      <w:r w:rsidR="008D568F" w:rsidRPr="005E3916">
        <w:rPr>
          <w:b/>
          <w:lang w:val="pl-PL"/>
        </w:rPr>
        <w:t>20. listopada 2016. u 9</w:t>
      </w:r>
      <w:r w:rsidRPr="005E3916">
        <w:rPr>
          <w:b/>
          <w:lang w:val="pl-PL"/>
        </w:rPr>
        <w:t>:</w:t>
      </w:r>
      <w:r w:rsidR="005E3916">
        <w:rPr>
          <w:b/>
          <w:lang w:val="pl-PL"/>
        </w:rPr>
        <w:t>3</w:t>
      </w:r>
      <w:r w:rsidRPr="005E3916">
        <w:rPr>
          <w:b/>
          <w:lang w:val="pl-PL"/>
        </w:rPr>
        <w:t>0 sati, u</w:t>
      </w:r>
      <w:r w:rsidRPr="005E3916">
        <w:rPr>
          <w:b/>
        </w:rPr>
        <w:t xml:space="preserve"> Trgovačkom sudu u Pazinu, Dršćevka 1, sudnica </w:t>
      </w:r>
      <w:r w:rsidR="00B93BC5" w:rsidRPr="005E3916">
        <w:rPr>
          <w:b/>
        </w:rPr>
        <w:t>2</w:t>
      </w:r>
      <w:r w:rsidRPr="005E3916">
        <w:t>,</w:t>
      </w:r>
      <w:r w:rsidRPr="005E3916">
        <w:rPr>
          <w:lang w:val="pl-PL"/>
        </w:rPr>
        <w:t xml:space="preserve"> na koje se pozivaju: </w:t>
      </w:r>
    </w:p>
    <w:p w:rsidRDefault="00527947" w:rsidP="00527947" w:rsidR="00527947" w:rsidRPr="005E3916">
      <w:pPr>
        <w:jc w:val="both"/>
        <w:rPr>
          <w:lang w:val="pl-PL"/>
        </w:rPr>
      </w:pPr>
      <w:r w:rsidRPr="005E3916">
        <w:rPr>
          <w:lang w:val="pl-PL"/>
        </w:rPr>
        <w:tab/>
      </w:r>
      <w:r w:rsidRPr="005E3916">
        <w:rPr>
          <w:lang w:val="pl-PL"/>
        </w:rPr>
        <w:tab/>
        <w:t>-  FINA, RC Rijeka, Podružnica Pula, Pula, Giardini 5</w:t>
      </w:r>
      <w:r w:rsidR="00047DC9" w:rsidRPr="005E3916">
        <w:rPr>
          <w:lang w:val="pl-PL"/>
        </w:rPr>
        <w:t>,</w:t>
      </w:r>
    </w:p>
    <w:p w:rsidRDefault="00527947" w:rsidP="00527947" w:rsidR="00527947" w:rsidRPr="005E3916">
      <w:pPr>
        <w:jc w:val="both"/>
      </w:pPr>
      <w:r w:rsidRPr="005E3916">
        <w:rPr>
          <w:lang w:val="pl-PL"/>
        </w:rPr>
        <w:tab/>
      </w:r>
      <w:r w:rsidRPr="005E3916">
        <w:rPr>
          <w:lang w:val="pl-PL"/>
        </w:rPr>
        <w:tab/>
      </w:r>
      <w:r w:rsidR="008D2107" w:rsidRPr="005E3916">
        <w:rPr>
          <w:lang w:val="sv-SE"/>
        </w:rPr>
        <w:t xml:space="preserve">- </w:t>
      </w:r>
      <w:r w:rsidRPr="005E3916">
        <w:rPr>
          <w:lang w:val="sv-SE"/>
        </w:rPr>
        <w:t xml:space="preserve">predlagatelj </w:t>
      </w:r>
      <w:r w:rsidR="005E3916" w:rsidRPr="005E3916">
        <w:t>ZAGREBAČKA BANKA d.d. Zagreb, Trg bana Josipa Jelačića 10</w:t>
      </w:r>
      <w:r w:rsidR="008D568F" w:rsidRPr="005E3916">
        <w:t xml:space="preserve">, OIB: </w:t>
      </w:r>
      <w:r w:rsidR="005E3916" w:rsidRPr="005E3916">
        <w:rPr>
          <w:rStyle w:val="st1"/>
        </w:rPr>
        <w:t>92963223473</w:t>
      </w:r>
      <w:r w:rsidRPr="005E3916">
        <w:t>,</w:t>
      </w:r>
      <w:r w:rsidR="00047DC9" w:rsidRPr="005E3916">
        <w:t xml:space="preserve"> </w:t>
      </w:r>
    </w:p>
    <w:p w:rsidRDefault="00527947" w:rsidP="009B4057" w:rsidR="009B4057" w:rsidRPr="005E3916">
      <w:pPr>
        <w:jc w:val="both"/>
      </w:pPr>
      <w:r w:rsidRPr="005E3916">
        <w:tab/>
      </w:r>
      <w:r w:rsidRPr="005E3916">
        <w:tab/>
        <w:t xml:space="preserve">- dužnik </w:t>
      </w:r>
      <w:r w:rsidR="005E3916" w:rsidRPr="005E3916">
        <w:t>VILE FORUM d. o. o. Pula, Flanatička 11, OIB 52795187230,</w:t>
      </w:r>
    </w:p>
    <w:p w:rsidRDefault="009B4057" w:rsidP="009B4057" w:rsidR="009B4057" w:rsidRPr="005E3916">
      <w:pPr>
        <w:jc w:val="both"/>
      </w:pPr>
    </w:p>
    <w:p w:rsidRDefault="00596283" w:rsidP="009B4057" w:rsidR="00527947" w:rsidRPr="005E3916">
      <w:pPr>
        <w:jc w:val="both"/>
        <w:rPr>
          <w:lang w:val="sv-SE"/>
        </w:rPr>
      </w:pPr>
      <w:r w:rsidRPr="005E3916">
        <w:rPr>
          <w:lang w:val="sv-SE"/>
        </w:rPr>
        <w:tab/>
      </w:r>
      <w:r w:rsidR="00527947" w:rsidRPr="005E3916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5E3916">
      <w:pPr>
        <w:jc w:val="both"/>
        <w:rPr>
          <w:lang w:val="sv-SE"/>
        </w:rPr>
      </w:pPr>
    </w:p>
    <w:p w:rsidRDefault="00527947" w:rsidP="00527947" w:rsidR="00527947" w:rsidRPr="005E3916">
      <w:pPr>
        <w:jc w:val="both"/>
        <w:rPr>
          <w:lang w:val="sv-SE"/>
        </w:rPr>
      </w:pPr>
      <w:r w:rsidRPr="005E3916">
        <w:tab/>
        <w:t>II.</w:t>
      </w:r>
      <w:r w:rsidRPr="005E3916">
        <w:tab/>
        <w:t xml:space="preserve">Naređuje se dužniku </w:t>
      </w:r>
      <w:r w:rsidR="005E3916" w:rsidRPr="005E3916">
        <w:t>VILE FORUM d. o. o. Pula, Flanatička 11, OIB 52795187230, MBS 040174832</w:t>
      </w:r>
      <w:r w:rsidRPr="005E3916">
        <w:t xml:space="preserve">, da do zakazanog ročišta </w:t>
      </w:r>
      <w:r w:rsidRPr="005E3916">
        <w:rPr>
          <w:lang w:val="sv-SE"/>
        </w:rPr>
        <w:t>dostavi sudu popis imovine i obveza dužnika sukladno odredbi čl. 16. st. 3. u svezi s čl. 17. SZ-a.</w:t>
      </w:r>
    </w:p>
    <w:p w:rsidRDefault="00527947" w:rsidP="00527947" w:rsidR="00527947" w:rsidRPr="005E3916">
      <w:pPr>
        <w:jc w:val="both"/>
      </w:pPr>
      <w:r w:rsidRPr="005E3916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5E3916">
      <w:pPr>
        <w:jc w:val="both"/>
      </w:pPr>
    </w:p>
    <w:p w:rsidRDefault="00527947" w:rsidP="00527947" w:rsidR="00527947" w:rsidRPr="005E3916">
      <w:pPr>
        <w:jc w:val="both"/>
      </w:pPr>
    </w:p>
    <w:p w:rsidRDefault="008D2107" w:rsidP="00527947" w:rsidR="00527947" w:rsidRPr="005E3916">
      <w:pPr>
        <w:jc w:val="center"/>
      </w:pPr>
      <w:r w:rsidRPr="005E3916">
        <w:t xml:space="preserve">U Pazinu, </w:t>
      </w:r>
      <w:r w:rsidR="008D568F" w:rsidRPr="005E3916">
        <w:t>6. rujna</w:t>
      </w:r>
      <w:r w:rsidR="00527947" w:rsidRPr="005E3916">
        <w:t xml:space="preserve"> 2016.</w:t>
      </w:r>
    </w:p>
    <w:p w:rsidRDefault="00527947" w:rsidP="00527947" w:rsidR="00527947" w:rsidRPr="005E3916">
      <w:pPr>
        <w:jc w:val="center"/>
      </w:pPr>
    </w:p>
    <w:p w:rsidRDefault="00527947" w:rsidP="00527947" w:rsidR="00527947" w:rsidRPr="005E3916">
      <w:pPr>
        <w:jc w:val="center"/>
      </w:pPr>
      <w:r w:rsidRPr="005E3916">
        <w:t xml:space="preserve">                                                             </w:t>
      </w:r>
      <w:r w:rsidRPr="005E3916">
        <w:tab/>
        <w:t xml:space="preserve"> </w:t>
      </w:r>
      <w:r w:rsidRPr="005E3916">
        <w:tab/>
      </w:r>
      <w:r w:rsidRPr="005E3916">
        <w:tab/>
        <w:t xml:space="preserve">          Sudac</w:t>
      </w:r>
    </w:p>
    <w:p w:rsidRDefault="00527947" w:rsidP="00E278F8" w:rsidR="00527947" w:rsidRPr="005E3916">
      <w:pPr>
        <w:jc w:val="center"/>
      </w:pPr>
      <w:r w:rsidRPr="005E3916">
        <w:tab/>
        <w:t xml:space="preserve">                                                                  </w:t>
      </w:r>
      <w:r w:rsidRPr="005E3916">
        <w:tab/>
      </w:r>
      <w:r w:rsidRPr="005E3916">
        <w:tab/>
        <w:t xml:space="preserve">     </w:t>
      </w:r>
      <w:r w:rsidR="00133B3C" w:rsidRPr="005E3916">
        <w:t xml:space="preserve">    </w:t>
      </w:r>
      <w:r w:rsidR="00E278F8" w:rsidRPr="005E3916">
        <w:t>Damir Rabar</w:t>
      </w:r>
    </w:p>
    <w:p w:rsidRDefault="00527947" w:rsidP="00527947" w:rsidR="00527947" w:rsidRPr="005E3916">
      <w:pPr>
        <w:jc w:val="both"/>
      </w:pPr>
    </w:p>
    <w:p w:rsidRDefault="008D568F" w:rsidP="00527947" w:rsidR="008D568F" w:rsidRPr="005E3916">
      <w:pPr>
        <w:jc w:val="both"/>
      </w:pPr>
    </w:p>
    <w:p w:rsidRDefault="008D568F" w:rsidP="00527947" w:rsidR="008D568F">
      <w:pPr>
        <w:jc w:val="both"/>
      </w:pPr>
    </w:p>
    <w:p w:rsidRDefault="005E3916" w:rsidP="00527947" w:rsidR="005E3916">
      <w:pPr>
        <w:jc w:val="both"/>
      </w:pPr>
    </w:p>
    <w:p w:rsidRDefault="005E3916" w:rsidP="00527947" w:rsidR="005E3916" w:rsidRPr="005E3916">
      <w:pPr>
        <w:jc w:val="both"/>
      </w:pPr>
    </w:p>
    <w:p w:rsidRDefault="008D568F" w:rsidP="00527947" w:rsidR="008D568F" w:rsidRPr="005E3916">
      <w:pPr>
        <w:jc w:val="both"/>
      </w:pPr>
    </w:p>
    <w:p w:rsidRDefault="00527947" w:rsidP="00527947" w:rsidR="00527947" w:rsidRPr="005E3916">
      <w:pPr>
        <w:jc w:val="both"/>
      </w:pPr>
      <w:r w:rsidRPr="005E3916">
        <w:lastRenderedPageBreak/>
        <w:t>UPUTA O PRAVNOM LIJEKU:</w:t>
      </w:r>
    </w:p>
    <w:p w:rsidRDefault="00527947" w:rsidP="00527947" w:rsidR="00527947" w:rsidRPr="005E3916">
      <w:pPr>
        <w:jc w:val="both"/>
      </w:pPr>
      <w:r w:rsidRPr="005E3916">
        <w:t>Protiv ovog rješenja nije dopuštena posebna žalba (čl. 115. st. 1. SZ-a).</w:t>
      </w:r>
    </w:p>
    <w:p w:rsidRDefault="00527947" w:rsidP="00527947" w:rsidR="00527947" w:rsidRPr="005E3916">
      <w:pPr>
        <w:jc w:val="both"/>
      </w:pPr>
    </w:p>
    <w:p w:rsidRDefault="00527947" w:rsidP="00527947" w:rsidR="00527947" w:rsidRPr="005E3916">
      <w:pPr>
        <w:jc w:val="both"/>
      </w:pPr>
      <w:r w:rsidRPr="005E3916">
        <w:t>DNA:</w:t>
      </w:r>
    </w:p>
    <w:p w:rsidRDefault="00527947" w:rsidP="004813CE" w:rsidR="00527947" w:rsidRPr="005E3916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5E3916">
        <w:rPr>
          <w:lang w:val="pl-PL"/>
        </w:rPr>
        <w:t>FINA, RC Rijeka, Podružnica Pula, Pula, Giardini 5</w:t>
      </w:r>
    </w:p>
    <w:p w:rsidRDefault="00527947" w:rsidP="004813CE" w:rsidR="00527947" w:rsidRPr="005E3916">
      <w:pPr>
        <w:pStyle w:val="Odlomakpopisa"/>
        <w:numPr>
          <w:ilvl w:val="0"/>
          <w:numId w:val="1"/>
        </w:numPr>
        <w:jc w:val="both"/>
      </w:pPr>
      <w:r w:rsidRPr="005E3916">
        <w:rPr>
          <w:lang w:val="sv-SE"/>
        </w:rPr>
        <w:t xml:space="preserve">predlagatelj </w:t>
      </w:r>
      <w:r w:rsidR="005E3916" w:rsidRPr="005E3916">
        <w:t>ZAGREBAČKA BANKA d.d. Zagreb, Trg bana Josipa Jelačića 10,</w:t>
      </w:r>
    </w:p>
    <w:p w:rsidRDefault="00527947" w:rsidP="004813CE" w:rsidR="00DA408F" w:rsidRPr="005E3916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5E3916">
        <w:t xml:space="preserve">dužnik </w:t>
      </w:r>
      <w:r w:rsidR="005E3916" w:rsidRPr="005E3916">
        <w:t>VILE FORUM d. o. o. Pula, Flanatička 11</w:t>
      </w:r>
      <w:r w:rsidR="003A0A1F" w:rsidRPr="005E3916">
        <w:t>,</w:t>
      </w:r>
    </w:p>
    <w:p w:rsidRDefault="00527947" w:rsidP="004813CE" w:rsidR="00527947" w:rsidRPr="005E3916">
      <w:pPr>
        <w:pStyle w:val="Odlomakpopisa"/>
        <w:numPr>
          <w:ilvl w:val="0"/>
          <w:numId w:val="1"/>
        </w:numPr>
        <w:jc w:val="both"/>
      </w:pPr>
      <w:r w:rsidRPr="005E3916">
        <w:t>e-Oglasna ploča sudova 8 dana</w:t>
      </w:r>
    </w:p>
    <w:p w:rsidRDefault="00527947" w:rsidP="00527947" w:rsidR="00527947" w:rsidRPr="005E3916"/>
    <w:p w:rsidRDefault="00527947" w:rsidP="00527947" w:rsidR="00527947" w:rsidRPr="005E3916"/>
    <w:p w:rsidRDefault="00527947" w:rsidP="00527947" w:rsidR="00527947" w:rsidRPr="005E3916"/>
    <w:p w:rsidRDefault="008D2107" w:rsidR="008D2107" w:rsidRPr="005E3916"/>
    <w:sectPr w:rsidSect="008D2107" w:rsidR="008D2107" w:rsidRPr="005E3916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2FC9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5E3916">
          <w:t>571</w:t>
        </w:r>
        <w:r w:rsidRPr="00A2240C">
          <w:t>/16-</w:t>
        </w:r>
        <w:r w:rsidR="008D568F">
          <w:t>12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  <w:r w:rsidR="00A7487C">
          <w:t>(prije: 11</w:t>
        </w:r>
        <w:r>
          <w:t xml:space="preserve"> St-</w:t>
        </w:r>
        <w:r w:rsidR="005E3916">
          <w:t>270</w:t>
        </w:r>
        <w:r>
          <w:t>/15)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5E3916">
      <w:t>571</w:t>
    </w:r>
    <w:r>
      <w:t>/16-</w:t>
    </w:r>
    <w:r w:rsidR="008D568F">
      <w:t>12</w:t>
    </w:r>
  </w:p>
  <w:p w:rsidRDefault="00A7487C" w:rsidP="00E278F8" w:rsidR="008D2107">
    <w:pPr>
      <w:pStyle w:val="Zaglavlje"/>
      <w:jc w:val="right"/>
    </w:pPr>
    <w:r>
      <w:t>(prije: 11</w:t>
    </w:r>
    <w:r w:rsidR="008D2107">
      <w:t xml:space="preserve"> St-</w:t>
    </w:r>
    <w:r w:rsidR="005E3916">
      <w:t>270</w:t>
    </w:r>
    <w:r w:rsidR="008D2107">
      <w:t>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DC9"/>
    <w:rsid w:val="000F7DB8"/>
    <w:rsid w:val="00112FC9"/>
    <w:rsid w:val="00133B3C"/>
    <w:rsid w:val="00202950"/>
    <w:rsid w:val="0020722D"/>
    <w:rsid w:val="00220CE1"/>
    <w:rsid w:val="003A0A1F"/>
    <w:rsid w:val="004813CE"/>
    <w:rsid w:val="00527947"/>
    <w:rsid w:val="00554328"/>
    <w:rsid w:val="00596283"/>
    <w:rsid w:val="005E3916"/>
    <w:rsid w:val="00756351"/>
    <w:rsid w:val="007E5F8E"/>
    <w:rsid w:val="00884EE6"/>
    <w:rsid w:val="0089383C"/>
    <w:rsid w:val="008D2107"/>
    <w:rsid w:val="008D568F"/>
    <w:rsid w:val="00985388"/>
    <w:rsid w:val="009B4057"/>
    <w:rsid w:val="00A7487C"/>
    <w:rsid w:val="00B93BC5"/>
    <w:rsid w:val="00BB2AD3"/>
    <w:rsid w:val="00BB4D41"/>
    <w:rsid w:val="00BF3BC1"/>
    <w:rsid w:val="00C1372D"/>
    <w:rsid w:val="00CA5808"/>
    <w:rsid w:val="00CF2B57"/>
    <w:rsid w:val="00DA408F"/>
    <w:rsid w:val="00DA56B8"/>
    <w:rsid w:val="00E278F8"/>
    <w:rsid w:val="00E543FF"/>
    <w:rsid w:val="00EB0A39"/>
    <w:rsid w:val="00FA5689"/>
    <w:rsid w:val="00FC06CF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customStyle="true" w:styleId="st1" w:type="character">
    <w:name w:val="st1"/>
    <w:basedOn w:val="Zadanifontodlomka"/>
    <w:rsid w:val="005E3916"/>
  </w:style>
  <w:style w:styleId="Tekstrezerviranogmjesta" w:type="character">
    <w:name w:val="Placeholder Text"/>
    <w:basedOn w:val="Zadanifontodlomka"/>
    <w:uiPriority w:val="99"/>
    <w:semiHidden/>
    <w:rsid w:val="00112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customStyle="1" w:styleId="st1" w:type="character">
    <w:name w:val="st1"/>
    <w:basedOn w:val="Zadanifontodlomka"/>
    <w:rsid w:val="005E3916"/>
  </w:style>
  <w:style w:styleId="Tekstrezerviranogmjesta" w:type="character">
    <w:name w:val="Placeholder Text"/>
    <w:basedOn w:val="Zadanifontodlomka"/>
    <w:uiPriority w:val="99"/>
    <w:semiHidden/>
    <w:rsid w:val="00112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FORUM d. o. o.  PULA</izvorni_sadrzaj>
    <derivirana_varijabla naziv="DomainObject.Predmet.ProtustrankaFormated_1">  VILE FORUM d. o. o.  PULA</derivirana_varijabla>
  </DomainObject.Predmet.ProtustrankaFormated>
  <DomainObject.Predmet.ProtustrankaFormatedOIB>
    <izvorni_sadrzaj>  VILE FORUM d. o. o.  PULA, OIB 52795187230</izvorni_sadrzaj>
    <derivirana_varijabla naziv="DomainObject.Predmet.ProtustrankaFormatedOIB_1">  VILE FORUM d. o. o.  PULA, OIB 52795187230</derivirana_varijabla>
  </DomainObject.Predmet.ProtustrankaFormatedOIB>
  <DomainObject.Predmet.ProtustrankaFormatedWithAdress>
    <izvorni_sadrzaj> VILE FORUM d. o. o.  PULA, Flanatička 11, 52100 Pula</izvorni_sadrzaj>
    <derivirana_varijabla naziv="DomainObject.Predmet.ProtustrankaFormatedWithAdress_1"> VILE FORUM d. o. o.  PULA, Flanatička 11, 52100 Pula</derivirana_varijabla>
  </DomainObject.Predmet.ProtustrankaFormatedWithAdress>
  <DomainObject.Predmet.ProtustrankaFormatedWithAdressOIB>
    <izvorni_sadrzaj> VILE FORUM d. o. o.  PULA, OIB 52795187230, Flanatička 11, 52100 Pula</izvorni_sadrzaj>
    <derivirana_varijabla naziv="DomainObject.Predmet.ProtustrankaFormatedWithAdressOIB_1"> VILE FORUM d. o. o.  PULA, OIB 52795187230, Flanatička 11, 52100 Pula</derivirana_varijabla>
  </DomainObject.Predmet.ProtustrankaFormatedWithAdressOIB>
  <DomainObject.Predmet.ProtustrankaWithAdress>
    <izvorni_sadrzaj>VILE FORUM d. o. o.  PULA Flanatička 11, 52100 Pula</izvorni_sadrzaj>
    <derivirana_varijabla naziv="DomainObject.Predmet.ProtustrankaWithAdress_1">VILE FORUM d. o. o.  PULA Flanatička 11, 52100 Pula</derivirana_varijabla>
  </DomainObject.Predmet.ProtustrankaWithAdress>
  <DomainObject.Predmet.ProtustrankaWithAdressOIB>
    <izvorni_sadrzaj>VILE FORUM d. o. o.  PULA, OIB 52795187230, Flanatička 11, 52100 Pula</izvorni_sadrzaj>
    <derivirana_varijabla naziv="DomainObject.Predmet.ProtustrankaWithAdressOIB_1">VILE FORUM d. o. o.  PULA, OIB 52795187230, Flanatička 11, 52100 Pula</derivirana_varijabla>
  </DomainObject.Predmet.ProtustrankaWithAdressOIB>
  <DomainObject.Predmet.ProtustrankaNazivFormated>
    <izvorni_sadrzaj>VILE FORUM d. o. o.  PULA</izvorni_sadrzaj>
    <derivirana_varijabla naziv="DomainObject.Predmet.ProtustrankaNazivFormated_1">VILE FORUM d. o. o.  PULA</derivirana_varijabla>
  </DomainObject.Predmet.ProtustrankaNazivFormated>
  <DomainObject.Predmet.ProtustrankaNazivFormatedOIB>
    <izvorni_sadrzaj>VILE FORUM d. o. o.  PULA, OIB 52795187230</izvorni_sadrzaj>
    <derivirana_varijabla naziv="DomainObject.Predmet.ProtustrankaNazivFormatedOIB_1">VILE FORUM d. o. o.  PULA, OIB 52795187230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VILE FORUM d. o. o.  PULA</item>
    </izvorni_sadrzaj>
    <derivirana_varijabla naziv="DomainObject.Predmet.ProtuStrankaListFormated_1">
      <item>VILE FORUM d. o. o.  PULA</item>
    </derivirana_varijabla>
  </DomainObject.Predmet.ProtuStrankaListFormated>
  <DomainObject.Predmet.ProtuStrankaListFormatedOIB>
    <izvorni_sadrzaj>
      <item>VILE FORUM d. o. o.  PULA, OIB 52795187230</item>
    </izvorni_sadrzaj>
    <derivirana_varijabla naziv="DomainObject.Predmet.ProtuStrankaListFormatedOIB_1">
      <item>VILE FORUM d. o. o.  PULA, OIB 52795187230</item>
    </derivirana_varijabla>
  </DomainObject.Predmet.ProtuStrankaListFormatedOIB>
  <DomainObject.Predmet.ProtuStrankaListFormatedWithAdress>
    <izvorni_sadrzaj>
      <item>VILE FORUM d. o. o.  PULA, Flanatička 11, 52100 Pula</item>
    </izvorni_sadrzaj>
    <derivirana_varijabla naziv="DomainObject.Predmet.ProtuStrankaListFormatedWithAdress_1">
      <item>VILE FORUM d. o. o.  PULA, Flanatička 11, 52100 Pula</item>
    </derivirana_varijabla>
  </DomainObject.Predmet.ProtuStrankaListFormatedWithAdress>
  <DomainObject.Predmet.ProtuStrankaListFormatedWithAdressOIB>
    <izvorni_sadrzaj>
      <item>VILE FORUM d. o. o.  PULA, OIB 52795187230, Flanatička 11, 52100 Pula</item>
    </izvorni_sadrzaj>
    <derivirana_varijabla naziv="DomainObject.Predmet.ProtuStrankaListFormatedWithAdressOIB_1">
      <item>VILE FORUM d. o. o.  PULA, OIB 52795187230, Flanatička 11, 52100 Pula</item>
    </derivirana_varijabla>
  </DomainObject.Predmet.ProtuStrankaListFormatedWithAdressOIB>
  <DomainObject.Predmet.ProtuStrankaListNazivFormated>
    <izvorni_sadrzaj>
      <item>VILE FORUM d. o. o.  PULA</item>
    </izvorni_sadrzaj>
    <derivirana_varijabla naziv="DomainObject.Predmet.ProtuStrankaListNazivFormated_1">
      <item>VILE FORUM d. o. o.  PULA</item>
    </derivirana_varijabla>
  </DomainObject.Predmet.ProtuStrankaListNazivFormated>
  <DomainObject.Predmet.ProtuStrankaListNazivFormatedOIB>
    <izvorni_sadrzaj>
      <item>VILE FORUM d. o. o.  PULA, OIB 52795187230</item>
    </izvorni_sadrzaj>
    <derivirana_varijabla naziv="DomainObject.Predmet.ProtuStrankaListNazivFormatedOIB_1">
      <item>VILE FORUM d. o. o.  PULA, OIB 52795187230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VILE FORUM d. o. o.  PULA</izvorni_sadrzaj>
    <derivirana_varijabla naziv="DomainObject.Predmet.ProtustrankaIDrugi_1">VILE FORUM d. o. o. 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VILE FORUM d. o. o.  PULA, OIB 52795187230, Flanatička 11, 52100 Pula</izvorni_sadrzaj>
    <derivirana_varijabla naziv="DomainObject.Predmet.ProtustrankaIDrugiAdressOIB_1">VILE FORUM d. o. o.  PULA, OIB 52795187230,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FORUM d. o. o.  PULA</item>
      <item>FINANCIJSKA AGENCIJA, RC RIJEKA, PODRUŽNICA PULA, PULA</item>
    </izvorni_sadrzaj>
    <derivirana_varijabla naziv="DomainObject.Predmet.SudioniciListNaziv_1">
      <item>VILE FORUM d. o. o.  PULA</item>
      <item>FINANCIJSKA AGENCIJA, RC RIJEKA, PODRUŽNICA PULA, PULA</item>
    </derivirana_varijabla>
  </DomainObject.Predmet.SudioniciListNaziv>
  <DomainObject.Predmet.SudioniciListAdressOIB>
    <izvorni_sadrzaj>
      <item>VILE FORUM d. o. o.  PULA, OIB 52795187230, Flanatička 11,52100 Pula</item>
      <item>FINANCIJSKA AGENCIJA, RC RIJEKA, PODRUŽNICA PULA, PULA, OIB 85821130368, Ulica grada Vukovara 70,Zagreb</item>
    </izvorni_sadrzaj>
    <derivirana_varijabla naziv="DomainObject.Predmet.SudioniciListAdressOIB_1">
      <item>VILE FORUM d. o. o.  PULA, OIB 52795187230, Flanatička 11,52100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52795187230</item>
      <item>, OIB 85821130368</item>
    </izvorni_sadrzaj>
    <derivirana_varijabla naziv="DomainObject.Predmet.SudioniciListNazivOIB_1">
      <item>, OIB 52795187230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1590</properties:Characters>
  <properties:Lines>58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2016-09-05T07:44:00Z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2016-09-06T07:54:00Z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