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00a6" w14:paraId="0cd00a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338ED">
        <w:rPr>
          <w:rFonts w:cs="Times New Roman" w:hAnsi="Times New Roman" w:ascii="Times New Roman"/>
          <w:b w:val="false"/>
          <w:sz w:val="24"/>
          <w:szCs w:val="24"/>
        </w:rPr>
        <w:t>507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5338ED">
        <w:t>VIVA PROJEKT-ZG j.d.o.o., Zagreb, Barutanski jarak 24, OIB: 27950145818</w:t>
      </w:r>
      <w:r w:rsidR="000C2CB1">
        <w:t>,</w:t>
      </w:r>
      <w:r w:rsidR="00EF6E65">
        <w:t xml:space="preserve"> </w:t>
      </w:r>
      <w:r w:rsidR="000C2CB1">
        <w:t>23. travnja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338ED">
        <w:t>VIVA PROJEKT-ZG j.d.o.o., Zagreb, Barutanski jarak 24, OIB: 27950145818,</w:t>
      </w:r>
      <w:r w:rsidR="00C751DB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C751DB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5338ED">
        <w:t>VIVA PROJEKT-ZG j.d.o.o., Zagreb, Barutanski jarak 24, OIB: 27950145818,</w:t>
      </w:r>
      <w:r w:rsidR="006C4C3C">
        <w:t xml:space="preserve"> </w:t>
      </w:r>
      <w:r w:rsidR="005338ED">
        <w:t>Anamariji Vrdoljak, Zagreb, Barutanski jarak 24, OIB: 13364987078,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0C2CB1">
        <w:rPr>
          <w:b/>
        </w:rPr>
        <w:t>24. svibnja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531A48">
        <w:rPr>
          <w:b/>
        </w:rPr>
        <w:t>10,</w:t>
      </w:r>
      <w:r w:rsidR="005338ED">
        <w:rPr>
          <w:b/>
        </w:rPr>
        <w:t>15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0C2CB1">
        <w:t>1</w:t>
      </w:r>
      <w:r w:rsidR="005338ED">
        <w:t>9</w:t>
      </w:r>
      <w:r w:rsidR="000C2CB1">
        <w:t>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5338ED">
        <w:t>VIVA PROJEKT-ZG j.d.o.o., Zagreb, Barutanski jarak 24, OIB: 27950145818,</w:t>
      </w:r>
      <w:r w:rsidR="00775E54">
        <w:t xml:space="preserve"> </w:t>
      </w:r>
      <w:r w:rsidR="004702FA">
        <w:t>temeljem čl</w:t>
      </w:r>
      <w:r w:rsidR="00F32EC9">
        <w:t>.110. st.1.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0C2CB1">
        <w:t>23. travnja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909" w:rsidR="000F5909">
      <w:r>
        <w:separator/>
      </w:r>
    </w:p>
  </w:endnote>
  <w:endnote w:id="0" w:type="continuationSeparator">
    <w:p w:rsidRDefault="000F5909" w:rsidR="000F5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909" w:rsidR="000F5909">
      <w:r>
        <w:separator/>
      </w:r>
    </w:p>
  </w:footnote>
  <w:footnote w:id="0" w:type="continuationSeparator">
    <w:p w:rsidRDefault="000F5909" w:rsidR="000F59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7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338ED">
      <w:rPr>
        <w:rFonts w:hAnsi="Verdana" w:ascii="Verdana"/>
        <w:b w:val="false"/>
        <w:sz w:val="24"/>
        <w:szCs w:val="24"/>
      </w:rPr>
      <w:t>507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375AB"/>
    <w:rsid w:val="00045E66"/>
    <w:rsid w:val="00050EF7"/>
    <w:rsid w:val="000758E2"/>
    <w:rsid w:val="000C2CB1"/>
    <w:rsid w:val="000D2478"/>
    <w:rsid w:val="000D5988"/>
    <w:rsid w:val="000F0DB6"/>
    <w:rsid w:val="000F5909"/>
    <w:rsid w:val="00117B7F"/>
    <w:rsid w:val="00122A5F"/>
    <w:rsid w:val="00124B4E"/>
    <w:rsid w:val="00155039"/>
    <w:rsid w:val="00180A29"/>
    <w:rsid w:val="001811DF"/>
    <w:rsid w:val="00184019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31A48"/>
    <w:rsid w:val="005338ED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4F06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2794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751DB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019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4CB5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7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79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7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7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7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79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7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7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St-507/2018</izvorni_sadrzaj>
    <derivirana_varijabla naziv="DomainObject.Predmet.OznakaBroj_1">St-507/2018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PROJEKT-ZG j.d.o.o. zastupanog po punomoćniku Anamarija Vrdoljak</izvorni_sadrzaj>
    <derivirana_varijabla naziv="DomainObject.Predmet.ProtustrankaFormated_1">  VIVA PROJEKT-ZG j.d.o.o. zastupanog po punomoćniku Anamarija Vrdoljak</derivirana_varijabla>
  </DomainObject.Predmet.ProtustrankaFormated>
  <DomainObject.Predmet.ProtustrankaFormatedOIB>
    <izvorni_sadrzaj>  VIVA PROJEKT-ZG j.d.o.o., OIB 27950145818 zastupanog po punomoćniku Anamarija Vrdoljak</izvorni_sadrzaj>
    <derivirana_varijabla naziv="DomainObject.Predmet.ProtustrankaFormatedOIB_1">  VIVA PROJEKT-ZG j.d.o.o., OIB 27950145818 zastupanog po punomoćniku Anamarija Vrdoljak</derivirana_varijabla>
  </DomainObject.Predmet.ProtustrankaFormatedOIB>
  <DomainObject.Predmet.ProtustrankaFormatedWithAdress>
    <izvorni_sadrzaj> VIVA PROJEKT-ZG j.d.o.o., Barutanski jarak 24, 10000 Zagreb zastupanog po punomoćniku Anamarija Vrdoljak</izvorni_sadrzaj>
    <derivirana_varijabla naziv="DomainObject.Predmet.ProtustrankaFormatedWithAdress_1"> VIVA PROJEKT-ZG j.d.o.o., Barutanski jarak 24, 10000 Zagreb zastupanog po punomoćniku Anamarija Vrdoljak</derivirana_varijabla>
  </DomainObject.Predmet.ProtustrankaFormatedWithAdress>
  <DomainObject.Predmet.ProtustrankaFormatedWithAdressOIB>
    <izvorni_sadrzaj> VIVA PROJEKT-ZG j.d.o.o., OIB 27950145818, Barutanski jarak 24, 10000 Zagreb zastupanog po punomoćniku Anamarija Vrdoljak</izvorni_sadrzaj>
    <derivirana_varijabla naziv="DomainObject.Predmet.ProtustrankaFormatedWithAdressOIB_1"> VIVA PROJEKT-ZG j.d.o.o., OIB 27950145818, Barutanski jarak 24, 10000 Zagreb zastupanog po punomoćniku Anamarija Vrdoljak</derivirana_varijabla>
  </DomainObject.Predmet.ProtustrankaFormatedWithAdressOIB>
  <DomainObject.Predmet.ProtustrankaWithAdress>
    <izvorni_sadrzaj>VIVA PROJEKT-ZG j.d.o.o. Barutanski jarak 24, 10000 Zagreb</izvorni_sadrzaj>
    <derivirana_varijabla naziv="DomainObject.Predmet.ProtustrankaWithAdress_1">VIVA PROJEKT-ZG j.d.o.o. Barutanski jarak 24, 10000 Zagreb</derivirana_varijabla>
  </DomainObject.Predmet.ProtustrankaWithAdress>
  <DomainObject.Predmet.ProtustrankaWithAdressOIB>
    <izvorni_sadrzaj>VIVA PROJEKT-ZG j.d.o.o., OIB 27950145818, Barutanski jarak 24, 10000 Zagreb</izvorni_sadrzaj>
    <derivirana_varijabla naziv="DomainObject.Predmet.ProtustrankaWithAdressOIB_1">VIVA PROJEKT-ZG j.d.o.o., OIB 27950145818, Barutanski jarak 24, 10000 Zagreb</derivirana_varijabla>
  </DomainObject.Predmet.ProtustrankaWithAdressOIB>
  <DomainObject.Predmet.ProtustrankaNazivFormated>
    <izvorni_sadrzaj>VIVA PROJEKT-ZG j.d.o.o.</izvorni_sadrzaj>
    <derivirana_varijabla naziv="DomainObject.Predmet.ProtustrankaNazivFormated_1">VIVA PROJEKT-ZG j.d.o.o.</derivirana_varijabla>
  </DomainObject.Predmet.ProtustrankaNazivFormated>
  <DomainObject.Predmet.ProtustrankaNazivFormatedOIB>
    <izvorni_sadrzaj>VIVA PROJEKT-ZG j.d.o.o., OIB 27950145818</izvorni_sadrzaj>
    <derivirana_varijabla naziv="DomainObject.Predmet.ProtustrankaNazivFormatedOIB_1">VIVA PROJEKT-ZG j.d.o.o., OIB 27950145818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PROJEKT-ZG j.d.o.o. zastupanog po punomoćniku Anamarija Vrdoljak</item>
    </izvorni_sadrzaj>
    <derivirana_varijabla naziv="DomainObject.Predmet.ProtuStrankaListFormated_1">
      <item>VIVA PROJEKT-ZG j.d.o.o. zastupanog po punomoćniku Anamarija Vrdoljak</item>
    </derivirana_varijabla>
  </DomainObject.Predmet.ProtuStrankaListFormated>
  <DomainObject.Predmet.ProtuStrankaListFormatedOIB>
    <izvorni_sadrzaj>
      <item>VIVA PROJEKT-ZG j.d.o.o., OIB 27950145818 zastupanog po punomoćniku Anamarija Vrdoljak</item>
    </izvorni_sadrzaj>
    <derivirana_varijabla naziv="DomainObject.Predmet.ProtuStrankaListFormatedOIB_1">
      <item>VIVA PROJEKT-ZG j.d.o.o., OIB 27950145818 zastupanog po punomoćniku Anamarija Vrdoljak</item>
    </derivirana_varijabla>
  </DomainObject.Predmet.ProtuStrankaListFormatedOIB>
  <DomainObject.Predmet.ProtuStrankaListFormatedWithAdress>
    <izvorni_sadrzaj>
      <item>VIVA PROJEKT-ZG j.d.o.o., Barutanski jarak 24, 10000 Zagreb zastupanog po punomoćniku Anamarija Vrdoljak</item>
    </izvorni_sadrzaj>
    <derivirana_varijabla naziv="DomainObject.Predmet.ProtuStrankaListFormatedWithAdress_1">
      <item>VIVA PROJEKT-ZG j.d.o.o., Barutanski jarak 24, 10000 Zagreb zastupanog po punomoćniku Anamarija Vrdoljak</item>
    </derivirana_varijabla>
  </DomainObject.Predmet.ProtuStrankaListFormatedWithAdress>
  <DomainObject.Predmet.ProtuStrankaListFormatedWithAdressOIB>
    <izvorni_sadrzaj>
      <item>VIVA PROJEKT-ZG j.d.o.o., OIB 27950145818, Barutanski jarak 24, 10000 Zagreb zastupanog po punomoćniku Anamarija Vrdoljak</item>
    </izvorni_sadrzaj>
    <derivirana_varijabla naziv="DomainObject.Predmet.ProtuStrankaListFormatedWithAdressOIB_1">
      <item>VIVA PROJEKT-ZG j.d.o.o., OIB 27950145818, Barutanski jarak 24, 10000 Zagreb zastupanog po punomoćniku Anamarija Vrdoljak</item>
    </derivirana_varijabla>
  </DomainObject.Predmet.ProtuStrankaListFormatedWithAdressOIB>
  <DomainObject.Predmet.ProtuStrankaListNazivFormated>
    <izvorni_sadrzaj>
      <item>VIVA PROJEKT-ZG j.d.o.o.</item>
    </izvorni_sadrzaj>
    <derivirana_varijabla naziv="DomainObject.Predmet.ProtuStrankaListNazivFormated_1">
      <item>VIVA PROJEKT-ZG j.d.o.o.</item>
    </derivirana_varijabla>
  </DomainObject.Predmet.ProtuStrankaListNazivFormated>
  <DomainObject.Predmet.ProtuStrankaListNazivFormatedOIB>
    <izvorni_sadrzaj>
      <item>VIVA PROJEKT-ZG j.d.o.o., OIB 27950145818</item>
    </izvorni_sadrzaj>
    <derivirana_varijabla naziv="DomainObject.Predmet.ProtuStrankaListNazivFormatedOIB_1">
      <item>VIVA PROJEKT-ZG j.d.o.o., OIB 27950145818</item>
    </derivirana_varijabla>
  </DomainObject.Predmet.ProtuStrankaListNazivFormatedOIB>
  <DomainObject.Predmet.OstaliListFormated>
    <izvorni_sadrzaj>
      <item>Anamarija Vrdoljak punomoćnik sudionika u postupku VIVA PROJEKT-ZG j.d.o.o.</item>
    </izvorni_sadrzaj>
    <derivirana_varijabla naziv="DomainObject.Predmet.OstaliListFormated_1">
      <item>Anamarija Vrdoljak punomoćnik sudionika u postupku VIVA PROJEKT-ZG j.d.o.o.</item>
    </derivirana_varijabla>
  </DomainObject.Predmet.OstaliListFormated>
  <DomainObject.Predmet.OstaliListFormatedOIB>
    <izvorni_sadrzaj>
      <item>Anamarija Vrdoljak, OIB 13364987078 punomoćnik sudionika u postupku VIVA PROJEKT-ZG j.d.o.o.</item>
    </izvorni_sadrzaj>
    <derivirana_varijabla naziv="DomainObject.Predmet.OstaliListFormatedOIB_1">
      <item>Anamarija Vrdoljak, OIB 13364987078 punomoćnik sudionika u postupku VIVA PROJEKT-ZG j.d.o.o.</item>
    </derivirana_varijabla>
  </DomainObject.Predmet.OstaliListFormatedOIB>
  <DomainObject.Predmet.OstaliListFormatedWithAdress>
    <izvorni_sadrzaj>
      <item>Anamarija Vrdoljak, Barutanski Jarak 24, 10000 Zagreb punomoćnik sudionika u postupku VIVA PROJEKT-ZG j.d.o.o.</item>
    </izvorni_sadrzaj>
    <derivirana_varijabla naziv="DomainObject.Predmet.OstaliListFormatedWithAdress_1">
      <item>Anamarija Vrdoljak, Barutanski Jarak 24, 10000 Zagreb punomoćnik sudionika u postupku VIVA PROJEKT-ZG j.d.o.o.</item>
    </derivirana_varijabla>
  </DomainObject.Predmet.OstaliListFormatedWithAdress>
  <DomainObject.Predmet.OstaliListFormatedWithAdressOIB>
    <izvorni_sadrzaj>
      <item>Anamarija Vrdoljak, OIB 13364987078, Barutanski Jarak 24, 10000 Zagreb punomoćnik sudionika u postupku VIVA PROJEKT-ZG j.d.o.o.</item>
    </izvorni_sadrzaj>
    <derivirana_varijabla naziv="DomainObject.Predmet.OstaliListFormatedWithAdressOIB_1">
      <item>Anamarija Vrdoljak, OIB 13364987078, Barutanski Jarak 24, 10000 Zagreb punomoćnik sudionika u postupku VIVA PROJEKT-ZG j.d.o.o.</item>
    </derivirana_varijabla>
  </DomainObject.Predmet.OstaliListFormatedWithAdressOIB>
  <DomainObject.Predmet.OstaliListNazivFormated>
    <izvorni_sadrzaj>
      <item>Anamarija Vrdoljak</item>
    </izvorni_sadrzaj>
    <derivirana_varijabla naziv="DomainObject.Predmet.OstaliListNazivFormated_1">
      <item>Anamarija Vrdoljak</item>
    </derivirana_varijabla>
  </DomainObject.Predmet.OstaliListNazivFormated>
  <DomainObject.Predmet.OstaliListNazivFormatedOIB>
    <izvorni_sadrzaj>
      <item>Anamarija Vrdoljak, OIB 13364987078</item>
    </izvorni_sadrzaj>
    <derivirana_varijabla naziv="DomainObject.Predmet.OstaliListNazivFormatedOIB_1">
      <item>Anamarija Vrdoljak, OIB 13364987078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PROJEKT-ZG j.d.o.o.</izvorni_sadrzaj>
    <derivirana_varijabla naziv="DomainObject.Predmet.ProtustrankaIDrugi_1">VIVA PROJEKT-ZG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PROJEKT-ZG j.d.o.o., OIB 27950145818, Barutanski jarak 24, 10000 Zagreb</izvorni_sadrzaj>
    <derivirana_varijabla naziv="DomainObject.Predmet.ProtustrankaIDrugiAdressOIB_1">VIVA PROJEKT-ZG j.d.o.o., OIB 27950145818, Barutanski jarak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 PROJEKT-ZG j.d.o.o.</item>
      <item>Anamarija Vrdoljak</item>
    </izvorni_sadrzaj>
    <derivirana_varijabla naziv="DomainObject.Predmet.SudioniciListNaziv_1">
      <item>FINA Regionalni centar Zagreb</item>
      <item>VIVA PROJEKT-ZG j.d.o.o.</item>
      <item>Anamarija Vrdoljak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VIVA PROJEKT-ZG j.d.o.o., OIB 27950145818, Barutanski jarak 24,10000 Zagreb</item>
      <item>Anamarija Vrdoljak, OIB 13364987078, Barutanski Jarak 24,10000 Zagreb</item>
    </izvorni_sadrzaj>
    <derivirana_varijabla naziv="DomainObject.Predmet.SudioniciListAdressOIB_1">
      <item>FINA Regionalni centar Zagreb, OIB 85821130368, Trg svibanjskih žrtava 1995. 1,10000 Zagreb</item>
      <item>VIVA PROJEKT-ZG j.d.o.o., OIB 27950145818, Barutanski jarak 24,10000 Zagreb</item>
      <item>Anamarija Vrdoljak, OIB 13364987078, Barutanski Jarak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27950145818</item>
      <item>, OIB 13364987078</item>
    </izvorni_sadrzaj>
    <derivirana_varijabla naziv="DomainObject.Predmet.SudioniciListNazivOIB_1">
      <item>, OIB 85821130368</item>
      <item>, OIB 27950145818</item>
      <item>, OIB 13364987078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BCE93-EC5C-4373-A04B-04A2323E8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893</properties:Words>
  <properties:Characters>4672</properties:Characters>
  <properties:Lines>132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2018-04-23T12:22:00Z</dcterms:created>
  <dc:creator>Korisnik</dc:creator>
  <cp:lastModifiedBy>Draženka Prpić</cp:lastModifiedBy>
  <cp:lastPrinted>2018-04-23T12:22:00Z</cp:lastPrinted>
  <dcterms:modified xmlns:xsi="http://www.w3.org/2001/XMLSchema-instance" xsi:type="dcterms:W3CDTF">2018-04-23T12:23:00Z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110..st.1.-St-507-18-Na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