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998aa" w14:paraId="32998a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356B">
        <w:t>2</w:t>
      </w:r>
      <w:r w:rsidR="002A4EBD">
        <w:t>578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2A4EBD" w:rsidR="002A4EBD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A4EBD">
        <w:t>N-NEKRETNINE d.o.o., Zagreb, Zelinska 7, MBS: 080548370, OIB:</w:t>
      </w:r>
    </w:p>
    <w:p w:rsidRDefault="002A4EBD" w:rsidP="002A4EBD" w:rsidR="006E4B20">
      <w:pPr>
        <w:ind w:firstLine="708"/>
        <w:jc w:val="both"/>
      </w:pPr>
      <w:r>
        <w:t xml:space="preserve">  82222859855</w:t>
      </w:r>
    </w:p>
    <w:p w:rsidRDefault="00C709F2" w:rsidP="00C709F2" w:rsidR="00C709F2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2A4EBD">
        <w:t>844.012,41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A4EBD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>
        <w:t>10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520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2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2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2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2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2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2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2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2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2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2578</izvorni_sadrzaj>
    <derivirana_varijabla naziv="DomainObject.Predmet.Broj_1">2578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St-2578/2015</izvorni_sadrzaj>
    <derivirana_varijabla naziv="DomainObject.Predmet.OznakaBroj_1">St-2578/2015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N-NEKRETNINE d.o.o. zastupanog po punomoćniku MARKO CREVAR</izvorni_sadrzaj>
    <derivirana_varijabla naziv="DomainObject.Predmet.ProtustrankaFormated_1">  N-NEKRETNINE d.o.o. zastupanog po punomoćniku MARKO CREVAR</derivirana_varijabla>
  </DomainObject.Predmet.ProtustrankaFormated>
  <DomainObject.Predmet.ProtustrankaFormatedOIB>
    <izvorni_sadrzaj>  N-NEKRETNINE d.o.o., OIB 82222859855 zastupanog po punomoćniku MARKO CREVAR</izvorni_sadrzaj>
    <derivirana_varijabla naziv="DomainObject.Predmet.ProtustrankaFormatedOIB_1">  N-NEKRETNINE d.o.o., OIB 82222859855 zastupanog po punomoćniku MARKO CREVAR</derivirana_varijabla>
  </DomainObject.Predmet.ProtustrankaFormatedOIB>
  <DomainObject.Predmet.ProtustrankaFormatedWithAdress>
    <izvorni_sadrzaj> N-NEKRETNINE d.o.o., Zelinska 7, 10000 Zagreb zastupanog po punomoćniku MARKO CREVAR</izvorni_sadrzaj>
    <derivirana_varijabla naziv="DomainObject.Predmet.ProtustrankaFormatedWithAdress_1"> N-NEKRETNINE d.o.o., Zelinska 7, 10000 Zagreb zastupanog po punomoćniku MARKO CREVAR</derivirana_varijabla>
  </DomainObject.Predmet.ProtustrankaFormatedWithAdress>
  <DomainObject.Predmet.ProtustrankaFormatedWithAdressOIB>
    <izvorni_sadrzaj> N-NEKRETNINE d.o.o., OIB 82222859855, Zelinska 7, 10000 Zagreb zastupanog po punomoćniku MARKO CREVAR</izvorni_sadrzaj>
    <derivirana_varijabla naziv="DomainObject.Predmet.ProtustrankaFormatedWithAdressOIB_1"> N-NEKRETNINE d.o.o., OIB 82222859855, Zelinska 7, 10000 Zagreb zastupanog po punomoćniku MARKO CREVAR</derivirana_varijabla>
  </DomainObject.Predmet.ProtustrankaFormatedWithAdressOIB>
  <DomainObject.Predmet.ProtustrankaWithAdress>
    <izvorni_sadrzaj>N-NEKRETNINE d.o.o. Zelinska 7, 10000 Zagreb</izvorni_sadrzaj>
    <derivirana_varijabla naziv="DomainObject.Predmet.ProtustrankaWithAdress_1">N-NEKRETNINE d.o.o. Zelinska 7, 10000 Zagreb</derivirana_varijabla>
  </DomainObject.Predmet.ProtustrankaWithAdress>
  <DomainObject.Predmet.ProtustrankaWithAdressOIB>
    <izvorni_sadrzaj>N-NEKRETNINE d.o.o., OIB 82222859855, Zelinska 7, 10000 Zagreb</izvorni_sadrzaj>
    <derivirana_varijabla naziv="DomainObject.Predmet.ProtustrankaWithAdressOIB_1">N-NEKRETNINE d.o.o., OIB 82222859855, Zelinska 7, 10000 Zagreb</derivirana_varijabla>
  </DomainObject.Predmet.ProtustrankaWithAdressOIB>
  <DomainObject.Predmet.ProtustrankaNazivFormated>
    <izvorni_sadrzaj>N-NEKRETNINE d.o.o.</izvorni_sadrzaj>
    <derivirana_varijabla naziv="DomainObject.Predmet.ProtustrankaNazivFormated_1">N-NEKRETNINE d.o.o.</derivirana_varijabla>
  </DomainObject.Predmet.ProtustrankaNazivFormated>
  <DomainObject.Predmet.ProtustrankaNazivFormatedOIB>
    <izvorni_sadrzaj>N-NEKRETNINE d.o.o., OIB 82222859855</izvorni_sadrzaj>
    <derivirana_varijabla naziv="DomainObject.Predmet.ProtustrankaNazivFormatedOIB_1">N-NEKRETNINE d.o.o., OIB 82222859855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N-NEKRETNINE d.o.o. zastupanog po punomoćniku MARKO CREVAR</item>
    </izvorni_sadrzaj>
    <derivirana_varijabla naziv="DomainObject.Predmet.ProtuStrankaListFormated_1">
      <item>N-NEKRETNINE d.o.o. zastupanog po punomoćniku MARKO CREVAR</item>
    </derivirana_varijabla>
  </DomainObject.Predmet.ProtuStrankaListFormated>
  <DomainObject.Predmet.ProtuStrankaListFormatedOIB>
    <izvorni_sadrzaj>
      <item>N-NEKRETNINE d.o.o., OIB 82222859855 zastupanog po punomoćniku MARKO CREVAR</item>
    </izvorni_sadrzaj>
    <derivirana_varijabla naziv="DomainObject.Predmet.ProtuStrankaListFormatedOIB_1">
      <item>N-NEKRETNINE d.o.o., OIB 82222859855 zastupanog po punomoćniku MARKO CREVAR</item>
    </derivirana_varijabla>
  </DomainObject.Predmet.ProtuStrankaListFormatedOIB>
  <DomainObject.Predmet.ProtuStrankaListFormatedWithAdress>
    <izvorni_sadrzaj>
      <item>N-NEKRETNINE d.o.o., Zelinska 7, 10000 Zagreb zastupanog po punomoćniku MARKO CREVAR</item>
    </izvorni_sadrzaj>
    <derivirana_varijabla naziv="DomainObject.Predmet.ProtuStrankaListFormatedWithAdress_1">
      <item>N-NEKRETNINE d.o.o., Zelinska 7, 10000 Zagreb zastupanog po punomoćniku MARKO CREVAR</item>
    </derivirana_varijabla>
  </DomainObject.Predmet.ProtuStrankaListFormatedWithAdress>
  <DomainObject.Predmet.ProtuStrankaListFormatedWithAdressOIB>
    <izvorni_sadrzaj>
      <item>N-NEKRETNINE d.o.o., OIB 82222859855, Zelinska 7, 10000 Zagreb zastupanog po punomoćniku MARKO CREVAR</item>
    </izvorni_sadrzaj>
    <derivirana_varijabla naziv="DomainObject.Predmet.ProtuStrankaListFormatedWithAdressOIB_1">
      <item>N-NEKRETNINE d.o.o., OIB 82222859855, Zelinska 7, 10000 Zagreb zastupanog po punomoćniku MARKO CREVAR</item>
    </derivirana_varijabla>
  </DomainObject.Predmet.ProtuStrankaListFormatedWithAdressOIB>
  <DomainObject.Predmet.ProtuStrankaListNazivFormated>
    <izvorni_sadrzaj>
      <item>N-NEKRETNINE d.o.o.</item>
    </izvorni_sadrzaj>
    <derivirana_varijabla naziv="DomainObject.Predmet.ProtuStrankaListNazivFormated_1">
      <item>N-NEKRETNINE d.o.o.</item>
    </derivirana_varijabla>
  </DomainObject.Predmet.ProtuStrankaListNazivFormated>
  <DomainObject.Predmet.ProtuStrankaListNazivFormatedOIB>
    <izvorni_sadrzaj>
      <item>N-NEKRETNINE d.o.o., OIB 82222859855</item>
    </izvorni_sadrzaj>
    <derivirana_varijabla naziv="DomainObject.Predmet.ProtuStrankaListNazivFormatedOIB_1">
      <item>N-NEKRETNINE d.o.o., OIB 82222859855</item>
    </derivirana_varijabla>
  </DomainObject.Predmet.ProtuStrankaListNazivFormatedOIB>
  <DomainObject.Predmet.OstaliListFormated>
    <izvorni_sadrzaj>
      <item>MARKO CREVAR punomoćnik sudionika u postupku N-NEKRETNINE d.o.o.</item>
    </izvorni_sadrzaj>
    <derivirana_varijabla naziv="DomainObject.Predmet.OstaliListFormated_1">
      <item>MARKO CREVAR punomoćnik sudionika u postupku N-NEKRETNINE d.o.o.</item>
    </derivirana_varijabla>
  </DomainObject.Predmet.OstaliListFormated>
  <DomainObject.Predmet.OstaliListFormatedOIB>
    <izvorni_sadrzaj>
      <item>MARKO CREVAR, OIB 76253425287 punomoćnik sudionika u postupku N-NEKRETNINE d.o.o.</item>
    </izvorni_sadrzaj>
    <derivirana_varijabla naziv="DomainObject.Predmet.OstaliListFormatedOIB_1">
      <item>MARKO CREVAR, OIB 76253425287 punomoćnik sudionika u postupku N-NEKRETNINE d.o.o.</item>
    </derivirana_varijabla>
  </DomainObject.Predmet.OstaliListFormatedOIB>
  <DomainObject.Predmet.OstaliListFormatedWithAdress>
    <izvorni_sadrzaj>
      <item>MARKO CREVAR, Kranjčevićeva 48, 10000 Zagreb punomoćnik sudionika u postupku N-NEKRETNINE d.o.o.</item>
    </izvorni_sadrzaj>
    <derivirana_varijabla naziv="DomainObject.Predmet.OstaliListFormatedWithAdress_1">
      <item>MARKO CREVAR, Kranjčevićeva 48, 10000 Zagreb punomoćnik sudionika u postupku N-NEKRETNINE d.o.o.</item>
    </derivirana_varijabla>
  </DomainObject.Predmet.OstaliListFormatedWithAdress>
  <DomainObject.Predmet.OstaliListFormatedWithAdressOIB>
    <izvorni_sadrzaj>
      <item>MARKO CREVAR, OIB 76253425287, Kranjčevićeva 48, 10000 Zagreb punomoćnik sudionika u postupku N-NEKRETNINE d.o.o.</item>
    </izvorni_sadrzaj>
    <derivirana_varijabla naziv="DomainObject.Predmet.OstaliListFormatedWithAdressOIB_1">
      <item>MARKO CREVAR, OIB 76253425287, Kranjčevićeva 48, 10000 Zagreb punomoćnik sudionika u postupku N-NEKRETNINE d.o.o.</item>
    </derivirana_varijabla>
  </DomainObject.Predmet.OstaliListFormatedWithAdressOIB>
  <DomainObject.Predmet.OstaliListNazivFormated>
    <izvorni_sadrzaj>
      <item>MARKO CREVAR</item>
    </izvorni_sadrzaj>
    <derivirana_varijabla naziv="DomainObject.Predmet.OstaliListNazivFormated_1">
      <item>MARKO CREVAR</item>
    </derivirana_varijabla>
  </DomainObject.Predmet.OstaliListNazivFormated>
  <DomainObject.Predmet.OstaliListNazivFormatedOIB>
    <izvorni_sadrzaj>
      <item>MARKO CREVAR, OIB 76253425287</item>
    </izvorni_sadrzaj>
    <derivirana_varijabla naziv="DomainObject.Predmet.OstaliListNazivFormatedOIB_1">
      <item>MARKO CREVAR, OIB 76253425287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N-NEKRETNINE d.o.o.</izvorni_sadrzaj>
    <derivirana_varijabla naziv="DomainObject.Predmet.ProtustrankaIDrugi_1">N-NEKRETNINE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N-NEKRETNINE d.o.o., OIB 82222859855, Zelinska 7, 10000 Zagreb</izvorni_sadrzaj>
    <derivirana_varijabla naziv="DomainObject.Predmet.ProtustrankaIDrugiAdressOIB_1">N-NEKRETNINE d.o.o., OIB 82222859855,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N-NEKRETNINE d.o.o.</item>
      <item>MARKO CREVAR</item>
    </izvorni_sadrzaj>
    <derivirana_varijabla naziv="DomainObject.Predmet.SudioniciListNaziv_1">
      <item>FINA Regionalni centar Zagreb</item>
      <item>N-NEKRETNINE d.o.o.</item>
      <item>MARKO CREVAR</item>
    </derivirana_varijabla>
  </DomainObject.Predmet.SudioniciListNaziv>
  <DomainObject.Predmet.SudioniciListAdressOIB>
    <izvorni_sadrzaj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izvorni_sadrzaj>
    <derivirana_varijabla naziv="DomainObject.Predmet.SudioniciListAdressOIB_1">
      <item>FINA Regionalni centar Zagreb, OIB 85821130368, Trg svibanjskih žrtava  1995. 1,10000 Zagreb</item>
      <item>N-NEKRETNINE d.o.o., OIB 82222859855, Zelinska 7,10000 Zagreb</item>
      <item>MARKO CREVAR, OIB 76253425287, Kranjčevićeva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82222859855</item>
      <item>, OIB 76253425287</item>
    </izvorni_sadrzaj>
    <derivirana_varijabla naziv="DomainObject.Predmet.SudioniciListNazivOIB_1">
      <item>, OIB 85821130368</item>
      <item>, OIB 82222859855</item>
      <item>, OIB 76253425287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1299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2015-11-10T06:50:00Z</dcterms:created>
  <dc:creator>ilukac</dc:creator>
  <cp:lastModifiedBy>Ksenija Nol</cp:lastModifiedBy>
  <cp:lastPrinted>2015-11-10T06:46:00Z</cp:lastPrinted>
  <dcterms:modified xmlns:xsi="http://www.w3.org/2001/XMLSchema-instance" xsi:type="dcterms:W3CDTF">2015-11-10T10:45:00Z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