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0d3e" w14:paraId="e3a0d3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7501EE">
        <w:rPr>
          <w:lang w:val="hr-HR"/>
        </w:rPr>
        <w:t>128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7501E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501EE">
        <w:rPr>
          <w:lang w:val="hr-HR"/>
        </w:rPr>
        <w:t>MESA društvo s ograničenom odgovornošću za trgovinu, proizvodnju i usluge, Virovitica, Fra F. Pintarića 8,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7501EE">
        <w:rPr>
          <w:lang w:val="hr-HR"/>
        </w:rPr>
        <w:t>010081041</w:t>
      </w:r>
      <w:r w:rsidR="003734FC">
        <w:rPr>
          <w:lang w:val="hr-HR"/>
        </w:rPr>
        <w:t xml:space="preserve">, OIB: </w:t>
      </w:r>
      <w:r w:rsidR="007501EE">
        <w:rPr>
          <w:lang w:val="hr-HR"/>
        </w:rPr>
        <w:t>91043849318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7501EE">
        <w:rPr>
          <w:lang w:val="hr-HR"/>
        </w:rPr>
        <w:t>128</w:t>
      </w:r>
      <w:r w:rsidRPr="000664E3">
        <w:rPr>
          <w:lang w:val="hr-HR"/>
        </w:rPr>
        <w:t>/201</w:t>
      </w:r>
      <w:r w:rsidR="007501E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501EE">
        <w:rPr>
          <w:lang w:val="hr-HR"/>
        </w:rPr>
        <w:t>141.993,74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7501EE">
        <w:rPr>
          <w:lang w:val="hr-HR"/>
        </w:rPr>
        <w:t xml:space="preserve">Nikola </w:t>
      </w:r>
      <w:proofErr w:type="spellStart"/>
      <w:r w:rsidR="007501EE">
        <w:rPr>
          <w:lang w:val="hr-HR"/>
        </w:rPr>
        <w:t>Gašparović</w:t>
      </w:r>
      <w:proofErr w:type="spellEnd"/>
      <w:r w:rsidR="007501EE">
        <w:rPr>
          <w:lang w:val="hr-HR"/>
        </w:rPr>
        <w:t xml:space="preserve"> iz Virovitice, Fra F. Pintarića 8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501EE">
        <w:rPr>
          <w:lang w:val="hr-HR"/>
        </w:rPr>
        <w:t>52927402900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501EE">
        <w:rPr>
          <w:lang w:val="hr-HR"/>
        </w:rPr>
        <w:t>7. ožujka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501EE">
        <w:rPr>
          <w:lang w:val="hr-HR"/>
        </w:rPr>
        <w:t>7</w:t>
      </w:r>
      <w:r w:rsidR="0094317E">
        <w:rPr>
          <w:lang w:val="hr-HR"/>
        </w:rPr>
        <w:t>.</w:t>
      </w:r>
      <w:r w:rsidR="007501EE">
        <w:rPr>
          <w:lang w:val="hr-HR"/>
        </w:rPr>
        <w:t>3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E8C" w:rsidR="00873E8C">
      <w:r>
        <w:separator/>
      </w:r>
    </w:p>
  </w:endnote>
  <w:endnote w:id="0" w:type="continuationSeparator">
    <w:p w:rsidRDefault="00873E8C" w:rsidR="00873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E8C" w:rsidR="00873E8C">
      <w:r>
        <w:separator/>
      </w:r>
    </w:p>
  </w:footnote>
  <w:footnote w:id="0" w:type="continuationSeparator">
    <w:p w:rsidRDefault="00873E8C" w:rsidR="00873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6590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501EE"/>
    <w:rsid w:val="007F06DD"/>
    <w:rsid w:val="00834CA1"/>
    <w:rsid w:val="00842273"/>
    <w:rsid w:val="008530FB"/>
    <w:rsid w:val="008638CA"/>
    <w:rsid w:val="00873E8C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A1033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1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A1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 društvo s ograničenom odgovornošću za trgovinu, proizvodnju i usluge, Virovitica zastupanog po punomoćniku Nikola Gašparović</izvorni_sadrzaj>
    <derivirana_varijabla naziv="DomainObject.Predmet.ProtustrankaFormated_1">  MESA društvo s ograničenom odgovornošću za trgovinu, proizvodnju i usluge, Virovitica zastupanog po punomoćniku Nikola Gašparović</derivirana_varijabla>
  </DomainObject.Predmet.ProtustrankaFormated>
  <DomainObject.Predmet.ProtustrankaFormatedOIB>
    <izvorni_sadrzaj>  MESA društvo s ograničenom odgovornošću za trgovinu, proizvodnju i usluge, Virovitica, OIB 91043849318 zastupanog po punomoćniku Nikola Gašparović</izvorni_sadrzaj>
    <derivirana_varijabla naziv="DomainObject.Predmet.ProtustrankaFormatedOIB_1">  MESA društvo s ograničenom odgovornošću za trgovinu, proizvodnju i usluge, Virovitica, OIB 91043849318 zastupanog po punomoćniku Nikola Gašparović</derivirana_varijabla>
  </DomainObject.Predmet.ProtustrankaFormatedOIB>
  <DomainObject.Predmet.ProtustrankaFormatedWithAdress>
    <izvorni_sadrzaj> MESA društvo s ograničenom odgovornošću za trgovinu, proizvodnju i usluge, Virovitica, Fra F. Pintarića 8, 33000 Virovitica zastupanog po punomoćniku Nikola Gašparović</izvorni_sadrzaj>
    <derivirana_varijabla naziv="DomainObject.Predmet.ProtustrankaFormatedWithAdress_1"> MESA društvo s ograničenom odgovornošću za trgovinu, proizvodnju i usluge, Virovitica, Fra F. Pintarića 8, 33000 Virovitica zastupanog po punomoćniku Nikola Gašparović</derivirana_varijabla>
  </DomainObject.Predmet.ProtustrankaFormatedWithAdress>
  <DomainObject.Predmet.ProtustrankaFormatedWithAdressOIB>
    <izvorni_sadrzaj> MESA društvo s ograničenom odgovornošću za trgovinu, proizvodnju i usluge, Virovitica, OIB 91043849318, Fra F. Pintarića 8, 33000 Virovitica zastupanog po punomoćniku Nikola Gašparović</izvorni_sadrzaj>
    <derivirana_varijabla naziv="DomainObject.Predmet.ProtustrankaFormatedWithAdressOIB_1"> MESA društvo s ograničenom odgovornošću za trgovinu, proizvodnju i usluge, Virovitica, OIB 91043849318, Fra F. Pintarića 8, 33000 Virovitica zastupanog po punomoćniku Nikola Gašparović</derivirana_varijabla>
  </DomainObject.Predmet.ProtustrankaFormatedWithAdressOIB>
  <DomainObject.Predmet.ProtustrankaWithAdress>
    <izvorni_sadrzaj>MESA društvo s ograničenom odgovornošću za trgovinu, proizvodnju i usluge, Virovitica Fra F. Pintarića 8, 33000 Virovitica</izvorni_sadrzaj>
    <derivirana_varijabla naziv="DomainObject.Predmet.ProtustrankaWithAdress_1">MESA društvo s ograničenom odgovornošću za trgovinu, proizvodnju i usluge, Virovitica Fra F. Pintarića 8, 33000 Virovitica</derivirana_varijabla>
  </DomainObject.Predmet.ProtustrankaWithAdress>
  <DomainObject.Predmet.ProtustrankaWithAdressOIB>
    <izvorni_sadrzaj>MESA društvo s ograničenom odgovornošću za trgovinu, proizvodnju i usluge, Virovitica, OIB 91043849318, Fra F. Pintarića 8, 33000 Virovitica</izvorni_sadrzaj>
    <derivirana_varijabla naziv="DomainObject.Predmet.ProtustrankaWithAdressOIB_1">MESA društvo s ograničenom odgovornošću za trgovinu, proizvodnju i usluge, Virovitica, OIB 91043849318, Fra F. Pintarića 8, 33000 Virovitica</derivirana_varijabla>
  </DomainObject.Predmet.ProtustrankaWithAdressOIB>
  <DomainObject.Predmet.ProtustrankaNazivFormated>
    <izvorni_sadrzaj>MESA društvo s ograničenom odgovornošću za trgovinu, proizvodnju i usluge, Virovitica</izvorni_sadrzaj>
    <derivirana_varijabla naziv="DomainObject.Predmet.ProtustrankaNazivFormated_1">MESA društvo s ograničenom odgovornošću za trgovinu, proizvodnju i usluge, Virovitica</derivirana_varijabla>
  </DomainObject.Predmet.ProtustrankaNazivFormated>
  <DomainObject.Predmet.ProtustrankaNazivFormatedOIB>
    <izvorni_sadrzaj>MESA društvo s ograničenom odgovornošću za trgovinu, proizvodnju i usluge, Virovitica, OIB 91043849318</izvorni_sadrzaj>
    <derivirana_varijabla naziv="DomainObject.Predmet.ProtustrankaNazivFormatedOIB_1">MESA društvo s ograničenom odgovornošću za trgovinu, proizvodnju i usluge, Virovitica, OIB 91043849318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MESA društvo s ograničenom odgovornošću za trgovinu, proizvodnju i usluge, Virovitica zastupanog po punomoćniku Nikola Gašparović</item>
    </izvorni_sadrzaj>
    <derivirana_varijabla naziv="DomainObject.Predmet.ProtuStrankaListFormated_1">
      <item>MESA društvo s ograničenom odgovornošću za trgovinu, proizvodnju i usluge, Virovitica zastupanog po punomoćniku Nikola Gašparović</item>
    </derivirana_varijabla>
  </DomainObject.Predmet.ProtuStrankaListFormated>
  <DomainObject.Predmet.ProtuStrankaListFormatedOIB>
    <izvorni_sadrzaj>
      <item>MESA društvo s ograničenom odgovornošću za trgovinu, proizvodnju i usluge, Virovitica, OIB 91043849318 zastupanog po punomoćniku Nikola Gašparović</item>
    </izvorni_sadrzaj>
    <derivirana_varijabla naziv="DomainObject.Predmet.ProtuStrankaListFormatedOIB_1">
      <item>MESA društvo s ograničenom odgovornošću za trgovinu, proizvodnju i usluge, Virovitica, OIB 91043849318 zastupanog po punomoćniku Nikola Gašparović</item>
    </derivirana_varijabla>
  </DomainObject.Predmet.ProtuStrankaListFormatedOIB>
  <DomainObject.Predmet.ProtuStrankaListFormatedWithAdress>
    <izvorni_sadrzaj>
      <item>MESA društvo s ograničenom odgovornošću za trgovinu, proizvodnju i usluge, Virovitica, Fra F. Pintarića 8, 33000 Virovitica zastupanog po punomoćniku Nikola Gašparović</item>
    </izvorni_sadrzaj>
    <derivirana_varijabla naziv="DomainObject.Predmet.ProtuStrankaListFormatedWithAdress_1">
      <item>MESA društvo s ograničenom odgovornošću za trgovinu, proizvodnju i usluge, Virovitica, Fra F. Pintarića 8, 33000 Virovitica zastupanog po punomoćniku Nikola Gašparović</item>
    </derivirana_varijabla>
  </DomainObject.Predmet.ProtuStrankaListFormatedWithAdress>
  <DomainObject.Predmet.ProtuStrankaListFormatedWithAdressOIB>
    <izvorni_sadrzaj>
      <item>MESA društvo s ograničenom odgovornošću za trgovinu, proizvodnju i usluge, Virovitica, OIB 91043849318, Fra F. Pintarića 8, 33000 Virovitica zastupanog po punomoćniku Nikola Gašparović</item>
    </izvorni_sadrzaj>
    <derivirana_varijabla naziv="DomainObject.Predmet.ProtuStrankaListFormatedWithAdressOIB_1">
      <item>MESA društvo s ograničenom odgovornošću za trgovinu, proizvodnju i usluge, Virovitica, OIB 91043849318, Fra F. Pintarića 8, 33000 Virovitica zastupanog po punomoćniku Nikola Gašparović</item>
    </derivirana_varijabla>
  </DomainObject.Predmet.ProtuStrankaListFormatedWithAdressOIB>
  <DomainObject.Predmet.ProtuStrankaListNazivFormated>
    <izvorni_sadrzaj>
      <item>MESA društvo s ograničenom odgovornošću za trgovinu, proizvodnju i usluge, Virovitica</item>
    </izvorni_sadrzaj>
    <derivirana_varijabla naziv="DomainObject.Predmet.ProtuStrankaListNazivFormated_1">
      <item>MESA društvo s ograničenom odgovornošću za trgovinu, proizvodnju i usluge, Virovitica</item>
    </derivirana_varijabla>
  </DomainObject.Predmet.ProtuStrankaListNazivFormated>
  <DomainObject.Predmet.ProtuStrankaListNazivFormatedOIB>
    <izvorni_sadrzaj>
      <item>MESA društvo s ograničenom odgovornošću za trgovinu, proizvodnju i usluge, Virovitica, OIB 91043849318</item>
    </izvorni_sadrzaj>
    <derivirana_varijabla naziv="DomainObject.Predmet.ProtuStrankaListNazivFormatedOIB_1">
      <item>MESA društvo s ograničenom odgovornošću za trgovinu, proizvodnju i usluge, Virovitica, OIB 91043849318</item>
    </derivirana_varijabla>
  </DomainObject.Predmet.ProtuStrankaListNazivFormatedOIB>
  <DomainObject.Predmet.OstaliListFormated>
    <izvorni_sadrzaj>
      <item>Nikola Gašparović punomoćnik sudionika u postupku MESA društvo s ograničenom odgovornošću za trgovinu, proizvodnju i usluge, Virovitica</item>
    </izvorni_sadrzaj>
    <derivirana_varijabla naziv="DomainObject.Predmet.OstaliListFormated_1">
      <item>Nikola Gašparović punomoćnik sudionika u postupku MESA društvo s ograničenom odgovornošću za trgovinu, proizvodnju i usluge, Virovitica</item>
    </derivirana_varijabla>
  </DomainObject.Predmet.OstaliListFormated>
  <DomainObject.Predmet.OstaliListFormatedOIB>
    <izvorni_sadrzaj>
      <item>Nikola Gašparović, OIB 52927402900 punomoćnik sudionika u postupku MESA društvo s ograničenom odgovornošću za trgovinu, proizvodnju i usluge, Virovitica</item>
    </izvorni_sadrzaj>
    <derivirana_varijabla naziv="DomainObject.Predmet.OstaliListFormatedOIB_1">
      <item>Nikola Gašparović, OIB 52927402900 punomoćnik sudionika u postupku MESA društvo s ograničenom odgovornošću za trgovinu, proizvodnju i usluge, Virovitica</item>
    </derivirana_varijabla>
  </DomainObject.Predmet.OstaliListFormatedOIB>
  <DomainObject.Predmet.OstaliListFormatedWithAdress>
    <izvorni_sadrzaj>
      <item>Nikola Gašparović, Fra F. Pintarića 8, 33000 Virovitica punomoćnik sudionika u postupku MESA društvo s ograničenom odgovornošću za trgovinu, proizvodnju i usluge, Virovitica</item>
    </izvorni_sadrzaj>
    <derivirana_varijabla naziv="DomainObject.Predmet.OstaliListFormatedWithAdress_1">
      <item>Nikola Gašparović, Fra F. Pintarića 8, 33000 Virovitica punomoćnik sudionika u postupku MESA društvo s ograničenom odgovornošću za trgovinu, proizvodnju i usluge, Virovitica</item>
    </derivirana_varijabla>
  </DomainObject.Predmet.OstaliListFormatedWithAdress>
  <DomainObject.Predmet.OstaliListFormatedWithAdressOIB>
    <izvorni_sadrzaj>
      <item>Nikola Gašparović, OIB 52927402900, Fra F. Pintarića 8, 33000 Virovitica punomoćnik sudionika u postupku MESA društvo s ograničenom odgovornošću za trgovinu, proizvodnju i usluge, Virovitica</item>
    </izvorni_sadrzaj>
    <derivirana_varijabla naziv="DomainObject.Predmet.OstaliListFormatedWithAdressOIB_1">
      <item>Nikola Gašparović, OIB 52927402900, Fra F. Pintarića 8, 33000 Virovitica punomoćnik sudionika u postupku MESA društvo s ograničenom odgovornošću za trgovinu, proizvodnju i usluge, Virovitica</item>
    </derivirana_varijabla>
  </DomainObject.Predmet.OstaliListFormatedWithAdressOIB>
  <DomainObject.Predmet.OstaliListNazivFormated>
    <izvorni_sadrzaj>
      <item>Nikola Gašparović</item>
    </izvorni_sadrzaj>
    <derivirana_varijabla naziv="DomainObject.Predmet.OstaliListNazivFormated_1">
      <item>Nikola Gašparović</item>
    </derivirana_varijabla>
  </DomainObject.Predmet.OstaliListNazivFormated>
  <DomainObject.Predmet.OstaliListNazivFormatedOIB>
    <izvorni_sadrzaj>
      <item>Nikola Gašparović, OIB 52927402900</item>
    </izvorni_sadrzaj>
    <derivirana_varijabla naziv="DomainObject.Predmet.OstaliListNazivFormatedOIB_1">
      <item>Nikola Gašparović, OIB 52927402900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MESA društvo s ograničenom odgovornošću za trgovinu, proizvodnju i usluge, Virovitica</izvorni_sadrzaj>
    <derivirana_varijabla naziv="DomainObject.Predmet.ProtustrankaIDrugi_1">MESA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MESA društvo s ograničenom odgovornošću za trgovinu, proizvodnju i usluge, Virovitica, OIB 91043849318, Fra F. Pintarića 8, 33000 Virovitica</izvorni_sadrzaj>
    <derivirana_varijabla naziv="DomainObject.Predmet.ProtustrankaIDrugiAdressOIB_1">MESA društvo s ograničenom odgovornošću za trgovinu, proizvodnju i usluge, Virovitica, OIB 91043849318, Fra F. Pintarića 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MESA društvo s ograničenom odgovornošću za trgovinu, proizvodnju i usluge, Virovitica</item>
      <item>Nikola Gašparović</item>
    </izvorni_sadrzaj>
    <derivirana_varijabla naziv="DomainObject.Predmet.SudioniciListNaziv_1">
      <item>FINA, RC ZAGREB, Podružnica Bjelovar</item>
      <item>MESA društvo s ograničenom odgovornošću za trgovinu, proizvodnju i usluge, Virovitica</item>
      <item>Nikola Gašparović</item>
    </derivirana_varijabla>
  </DomainObject.Predmet.SudioniciListNaziv>
  <DomainObject.Predmet.SudioniciListAdressOIB>
    <izvorni_sadrzaj>
      <item>FINA, RC ZAGREB, Podružnica Bjelovar, OIB 85821130368, F. Supila 4,43000 Bjelovar</item>
      <item>MESA društvo s ograničenom odgovornošću za trgovinu, proizvodnju i usluge, Virovitica, OIB 91043849318, Fra F. Pintarića 8,33000 Virovitica</item>
      <item>Nikola Gašparović, OIB 52927402900, Fra F. Pintarića 8,33000 Virovitica</item>
    </izvorni_sadrzaj>
    <derivirana_varijabla naziv="DomainObject.Predmet.SudioniciListAdressOIB_1">
      <item>FINA, RC ZAGREB, Podružnica Bjelovar, OIB 85821130368, F. Supila 4,43000 Bjelovar</item>
      <item>MESA društvo s ograničenom odgovornošću za trgovinu, proizvodnju i usluge, Virovitica, OIB 91043849318, Fra F. Pintarića 8,33000 Virovitica</item>
      <item>Nikola Gašparović, OIB 52927402900, Fra F. Pintarića 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91043849318</item>
      <item>, OIB 52927402900</item>
    </izvorni_sadrzaj>
    <derivirana_varijabla naziv="DomainObject.Predmet.SudioniciListNazivOIB_1">
      <item>, OIB 85821130368</item>
      <item>, OIB 91043849318</item>
      <item>, OIB 52927402900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1718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2016-03-07T08:20:00Z</dcterms:created>
  <dc:creator>553y7k3</dc:creator>
  <cp:lastModifiedBy>Željka Vitez</cp:lastModifiedBy>
  <cp:lastPrinted>2016-03-07T08:19:00Z</cp:lastPrinted>
  <dcterms:modified xmlns:xsi="http://www.w3.org/2001/XMLSchema-instance" xsi:type="dcterms:W3CDTF">2016-03-07T10:37:00Z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