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03dae" w14:paraId="6403dae" w:rsidRDefault="0059202D" w:rsidP="0059202D" w:rsidR="0059202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>Poslovni broj: 1 St-489/16-3</w:t>
      </w:r>
    </w:p>
    <w:p w:rsidRDefault="0059202D" w:rsidP="0059202D" w:rsidR="0059202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52500" cx="723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25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9202D" w:rsidP="0059202D" w:rsidR="0059202D">
      <w:r>
        <w:t xml:space="preserve">         REPUBLIKA HRVATSKA</w:t>
      </w:r>
    </w:p>
    <w:p w:rsidRDefault="0059202D" w:rsidP="0059202D" w:rsidR="0059202D">
      <w:r>
        <w:t xml:space="preserve"> TRGOVAČKI SUD U VARAŽDINU</w:t>
      </w:r>
    </w:p>
    <w:p w:rsidRDefault="0059202D" w:rsidP="0059202D" w:rsidR="0059202D">
      <w:pPr>
        <w:ind w:firstLine="720"/>
      </w:pPr>
      <w:r>
        <w:t xml:space="preserve">         B. Radić 2</w:t>
      </w:r>
    </w:p>
    <w:p w:rsidRDefault="0059202D" w:rsidP="0059202D" w:rsidR="0059202D">
      <w:pPr>
        <w:jc w:val="center"/>
        <w:rPr>
          <w:lang w:val="hr-HR"/>
        </w:rPr>
      </w:pPr>
    </w:p>
    <w:p w:rsidRDefault="0059202D" w:rsidP="0059202D" w:rsidR="0059202D">
      <w:pPr>
        <w:jc w:val="center"/>
        <w:rPr>
          <w:lang w:val="hr-HR"/>
        </w:rPr>
      </w:pPr>
    </w:p>
    <w:p w:rsidRDefault="0059202D" w:rsidP="0059202D" w:rsidR="0059202D">
      <w:pPr>
        <w:jc w:val="both"/>
      </w:pPr>
      <w:r>
        <w:rPr>
          <w:lang w:val="hr-HR"/>
        </w:rPr>
        <w:tab/>
      </w:r>
      <w:r>
        <w:t>Trgovački sud u Varaždinu, po sudskoj savjetnici toga suda, Janji Topol, kao stečajnom sucu u predmetu u povodu zahtjeva Financijske agencije, Regionalni centar Zagreb, Podružnica Varaždin, Augusta Cesarca 2, Varaždin, za pokretanje skraćenog stečajnog postupka protiv dužnika HREN INSTALACIJE d.o.o., OIB:  98332180427 sa sjedištem u Vladimira Nazora 1, 40000 Mihovljan, dana 23. ožujka 2016. godine, temeljem čl. 430. Stečajnog zakona ("Narodne novine" 71/15, u daljnjem tekstu SZ) objavljuje slijedeći</w:t>
      </w:r>
    </w:p>
    <w:p w:rsidRDefault="0059202D" w:rsidP="0059202D" w:rsidR="0059202D">
      <w:pPr>
        <w:jc w:val="both"/>
      </w:pPr>
    </w:p>
    <w:p w:rsidRDefault="0059202D" w:rsidP="0059202D" w:rsidR="0059202D">
      <w:pPr>
        <w:jc w:val="center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 xml:space="preserve">O G L A S </w:t>
      </w:r>
    </w:p>
    <w:p w:rsidRDefault="0059202D" w:rsidP="0059202D" w:rsidR="0059202D">
      <w:pPr>
        <w:jc w:val="both"/>
        <w:rPr>
          <w:lang w:val="hr-HR"/>
        </w:rPr>
      </w:pPr>
    </w:p>
    <w:p w:rsidRDefault="0059202D" w:rsidP="0059202D" w:rsidR="0059202D">
      <w:pPr>
        <w:jc w:val="both"/>
      </w:pPr>
      <w:r>
        <w:rPr>
          <w:lang w:val="hr-HR"/>
        </w:rPr>
        <w:tab/>
        <w:t xml:space="preserve">I/ Utvrđuje se da ukupni iznos evidentiranog duga </w:t>
      </w:r>
      <w:r>
        <w:t>dužnika HREN INSTALACIJE d.o.o., OIB:  98332180427 sa sjedištem u Vladimira Nazora 1, 40000 Mihovljan, iznosi 13.835,54 kn.</w:t>
      </w:r>
    </w:p>
    <w:p w:rsidRDefault="0059202D" w:rsidP="0059202D" w:rsidR="0059202D">
      <w:pPr>
        <w:jc w:val="both"/>
      </w:pPr>
    </w:p>
    <w:p w:rsidRDefault="0059202D" w:rsidP="0059202D" w:rsidR="0059202D">
      <w:pPr>
        <w:jc w:val="both"/>
      </w:pPr>
      <w:r>
        <w:tab/>
        <w:t>II/ Poziva se osoba ovlaštena za zastupanje dužnika Danijel Hren, OIB: 43743649431, Vladimira Nazora 1, 40000 Mihovljan da u roku od petnaest dana od dana objave ovog oglasa na e-oglasnoj ploči suda, podnese ovome sudu, pozivom na gornji broj spisa, javnobilježnički ovjerovljeni prokazni popis imovine i obveza dužnika na propisanom obrascu.</w:t>
      </w:r>
    </w:p>
    <w:p w:rsidRDefault="0059202D" w:rsidP="0059202D" w:rsidR="0059202D">
      <w:pPr>
        <w:jc w:val="both"/>
      </w:pPr>
    </w:p>
    <w:p w:rsidRDefault="0059202D" w:rsidP="0059202D" w:rsidR="0059202D">
      <w:pPr>
        <w:jc w:val="both"/>
      </w:pPr>
      <w:r>
        <w:tab/>
        <w:t>III/ Upozorava se osoba ovlaštena za zastupanje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59202D" w:rsidP="0059202D" w:rsidR="0059202D">
      <w:pPr>
        <w:jc w:val="both"/>
      </w:pPr>
    </w:p>
    <w:p w:rsidRDefault="0059202D" w:rsidP="0059202D" w:rsidR="0059202D">
      <w:pPr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59202D" w:rsidP="0059202D" w:rsidR="0059202D">
      <w:pPr>
        <w:ind w:firstLine="720"/>
        <w:jc w:val="both"/>
      </w:pPr>
    </w:p>
    <w:p w:rsidRDefault="0059202D" w:rsidP="0059202D" w:rsidR="0059202D">
      <w:pPr>
        <w:ind w:firstLine="720"/>
        <w:jc w:val="both"/>
      </w:pPr>
      <w: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59202D" w:rsidP="0059202D" w:rsidR="0059202D">
      <w:pPr>
        <w:outlineLvl w:val="0"/>
        <w:rPr>
          <w:lang w:val="hr-HR"/>
        </w:rPr>
      </w:pPr>
    </w:p>
    <w:p w:rsidRDefault="0059202D" w:rsidP="0059202D" w:rsidR="0059202D">
      <w:pPr>
        <w:jc w:val="center"/>
        <w:outlineLvl w:val="0"/>
        <w:rPr>
          <w:lang w:val="hr-HR"/>
        </w:rPr>
      </w:pPr>
    </w:p>
    <w:p w:rsidRDefault="0059202D" w:rsidP="0059202D" w:rsidR="0059202D">
      <w:pPr>
        <w:jc w:val="center"/>
        <w:outlineLvl w:val="0"/>
        <w:rPr>
          <w:lang w:val="hr-HR"/>
        </w:rPr>
      </w:pPr>
    </w:p>
    <w:p w:rsidRDefault="0059202D" w:rsidP="0059202D" w:rsidR="0059202D">
      <w:pPr>
        <w:jc w:val="center"/>
        <w:outlineLvl w:val="0"/>
        <w:rPr>
          <w:lang w:val="hr-HR"/>
        </w:rPr>
      </w:pPr>
    </w:p>
    <w:p w:rsidRDefault="0059202D" w:rsidP="0059202D" w:rsidR="0059202D">
      <w:pPr>
        <w:jc w:val="center"/>
        <w:outlineLvl w:val="0"/>
        <w:rPr>
          <w:lang w:val="hr-HR"/>
        </w:rPr>
      </w:pPr>
    </w:p>
    <w:p w:rsidRDefault="0059202D" w:rsidP="0059202D" w:rsidR="0059202D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59202D" w:rsidP="0059202D" w:rsidR="0059202D">
      <w:pPr>
        <w:outlineLvl w:val="0"/>
        <w:rPr>
          <w:lang w:val="hr-HR"/>
        </w:rPr>
      </w:pPr>
    </w:p>
    <w:p w:rsidRDefault="0059202D" w:rsidP="0059202D" w:rsidR="0059202D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Dana 22. ožujka 2016. godine, predlagatelj Financijska agencija, </w:t>
      </w:r>
      <w:r>
        <w:t>Regionalni centar Zagreb</w:t>
      </w:r>
      <w:r>
        <w:rPr>
          <w:lang w:val="hr-HR"/>
        </w:rPr>
        <w:t xml:space="preserve"> Podružnica Varaždin, podnio je prijedlog  za otvaranje stečajnog postupka nad dužnikom </w:t>
      </w:r>
      <w:r>
        <w:t>HREN INSTALACIJE d.o.o., OIB:  98332180427 sa sjedištem u Vladimira Nazora 1, 40000 Mihovljan, navodeći da dužnik na dan 18. ožujka 2016. u Očevidniku redoslijeda osnova za plaćanje ima evidentirane neizvršene osnove za plaćanje u ukupnom iznosu od 13.835,54 kn te da dužnik nema zaposlenih.</w:t>
      </w:r>
    </w:p>
    <w:p w:rsidRDefault="0059202D" w:rsidP="0059202D" w:rsidR="0059202D">
      <w:pPr>
        <w:jc w:val="both"/>
        <w:outlineLvl w:val="0"/>
        <w:rPr>
          <w:lang w:val="hr-HR"/>
        </w:rPr>
      </w:pPr>
    </w:p>
    <w:p w:rsidRDefault="0059202D" w:rsidP="0059202D" w:rsidR="0059202D">
      <w:pPr>
        <w:jc w:val="both"/>
        <w:outlineLvl w:val="0"/>
        <w:rPr>
          <w:lang w:val="hr-HR"/>
        </w:rPr>
      </w:pPr>
      <w:r>
        <w:rPr>
          <w:lang w:val="hr-HR"/>
        </w:rPr>
        <w:tab/>
        <w:t>Stoga je sud sukladno čl. 430. i 431. SZ-a, odlučio kao u izreci.</w:t>
      </w:r>
    </w:p>
    <w:p w:rsidRDefault="0059202D" w:rsidP="0059202D" w:rsidR="0059202D">
      <w:pPr>
        <w:jc w:val="both"/>
        <w:outlineLvl w:val="0"/>
        <w:rPr>
          <w:lang w:val="hr-HR"/>
        </w:rPr>
      </w:pPr>
    </w:p>
    <w:p w:rsidRDefault="0059202D" w:rsidP="0059202D" w:rsidR="0059202D">
      <w:pPr>
        <w:jc w:val="center"/>
        <w:outlineLvl w:val="0"/>
        <w:rPr>
          <w:lang w:val="hr-HR"/>
        </w:rPr>
      </w:pPr>
    </w:p>
    <w:p w:rsidRDefault="0059202D" w:rsidP="0059202D" w:rsidR="0059202D">
      <w:pPr>
        <w:jc w:val="center"/>
        <w:outlineLvl w:val="0"/>
        <w:rPr>
          <w:lang w:val="hr-HR"/>
        </w:rPr>
      </w:pPr>
      <w:r>
        <w:rPr>
          <w:lang w:val="hr-HR"/>
        </w:rPr>
        <w:t>U Varaždinu, 23. ožujka 2016. godine.</w:t>
      </w:r>
    </w:p>
    <w:p w:rsidRDefault="0059202D" w:rsidP="0059202D" w:rsidR="0059202D">
      <w:pPr>
        <w:jc w:val="center"/>
        <w:outlineLvl w:val="0"/>
        <w:rPr>
          <w:lang w:val="hr-HR"/>
        </w:rPr>
      </w:pPr>
    </w:p>
    <w:p w:rsidRDefault="0059202D" w:rsidP="0059202D" w:rsidR="0059202D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9202D" w:rsidP="0059202D" w:rsidR="0059202D">
      <w:pPr>
        <w:jc w:val="center"/>
        <w:outlineLvl w:val="0"/>
        <w:rPr>
          <w:lang w:val="hr-HR"/>
        </w:rPr>
      </w:pPr>
    </w:p>
    <w:p w:rsidRDefault="0059202D" w:rsidP="0059202D" w:rsidR="0059202D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Sudska savjetnica</w:t>
      </w:r>
    </w:p>
    <w:p w:rsidRDefault="0059202D" w:rsidP="0059202D" w:rsidR="0059202D">
      <w:pPr>
        <w:ind w:firstLine="720" w:left="3600"/>
        <w:jc w:val="center"/>
        <w:outlineLvl w:val="0"/>
        <w:rPr>
          <w:lang w:val="hr-HR"/>
        </w:rPr>
      </w:pPr>
    </w:p>
    <w:p w:rsidRDefault="0059202D" w:rsidP="0059202D" w:rsidR="0059202D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 xml:space="preserve">  Janja Topol</w:t>
      </w:r>
    </w:p>
    <w:p w:rsidRDefault="0059202D" w:rsidP="0059202D" w:rsidR="0059202D">
      <w:pPr>
        <w:ind w:firstLine="720" w:left="3600"/>
        <w:jc w:val="center"/>
        <w:outlineLvl w:val="0"/>
        <w:rPr>
          <w:lang w:val="hr-HR"/>
        </w:rPr>
      </w:pPr>
    </w:p>
    <w:p w:rsidRDefault="0059202D" w:rsidP="0059202D" w:rsidR="0059202D">
      <w:pPr>
        <w:outlineLvl w:val="0"/>
        <w:rPr>
          <w:lang w:val="hr-HR"/>
        </w:rPr>
      </w:pPr>
    </w:p>
    <w:p w:rsidRDefault="0059202D" w:rsidP="0059202D" w:rsidR="0059202D">
      <w:pPr>
        <w:outlineLvl w:val="0"/>
        <w:rPr>
          <w:lang w:val="hr-HR"/>
        </w:rPr>
      </w:pPr>
    </w:p>
    <w:p w:rsidRDefault="0059202D" w:rsidP="0059202D" w:rsidR="0059202D">
      <w:pPr>
        <w:outlineLvl w:val="0"/>
        <w:rPr>
          <w:lang w:val="hr-HR"/>
        </w:rPr>
      </w:pPr>
    </w:p>
    <w:p w:rsidRDefault="0059202D" w:rsidP="0059202D" w:rsidR="0059202D">
      <w:pPr>
        <w:outlineLvl w:val="0"/>
        <w:rPr>
          <w:lang w:val="hr-HR"/>
        </w:rPr>
      </w:pPr>
    </w:p>
    <w:p w:rsidRDefault="0059202D" w:rsidP="0059202D" w:rsidR="0059202D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9202D" w:rsidP="0059202D" w:rsidR="0059202D"/>
    <w:p w:rsidRDefault="0059202D" w:rsidP="0059202D" w:rsidR="0059202D">
      <w:r>
        <w:t>- e-Oglasna ploča suda</w:t>
      </w:r>
    </w:p>
    <w:p w:rsidRDefault="00E260E5" w:rsidR="00E260E5"/>
    <w:sectPr w:rsidR="00E260E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20A56"/>
    <w:rsid w:val="003D67ED"/>
    <w:rsid w:val="0059202D"/>
    <w:rsid w:val="00E20A56"/>
    <w:rsid w:val="00E26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9202D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9202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9202D"/>
    <w:rPr>
      <w:rFonts w:cs="Tahoma" w:eastAsia="Times New Roman" w:hAnsi="Tahoma" w:asci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3D67E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D67E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67E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67E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67E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9202D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9202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9202D"/>
    <w:rPr>
      <w:rFonts w:ascii="Tahoma" w:cs="Tahoma" w:eastAsia="Times New Roman" w:hAns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3D67E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D67E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67E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67E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67E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18986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ožujka 2016.</izvorni_sadrzaj>
    <derivirana_varijabla naziv="DomainObject.DatumDonosenjaOdluke_1">24.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</izvorni_sadrzaj>
    <derivirana_varijabla naziv="DomainObject.DonositeljOdluke.Prezime_1">Topol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489</izvorni_sadrzaj>
    <derivirana_varijabla naziv="DomainObject.Predmet.Broj_1">489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St-489/2016</izvorni_sadrzaj>
    <derivirana_varijabla naziv="DomainObject.Predmet.OznakaBroj_1">St-489/2016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HREN INSTALACIJE društvo s ograničenom odgovornošću za uređenje kupaonica</izvorni_sadrzaj>
    <derivirana_varijabla naziv="DomainObject.Predmet.ProtustrankaFormated_1">  HREN INSTALACIJE društvo s ograničenom odgovornošću za uređenje kupaonica</derivirana_varijabla>
  </DomainObject.Predmet.ProtustrankaFormated>
  <DomainObject.Predmet.ProtustrankaFormatedOIB>
    <izvorni_sadrzaj>  HREN INSTALACIJE društvo s ograničenom odgovornošću za uređenje kupaonica, OIB 98332180427</izvorni_sadrzaj>
    <derivirana_varijabla naziv="DomainObject.Predmet.ProtustrankaFormatedOIB_1">  HREN INSTALACIJE društvo s ograničenom odgovornošću za uređenje kupaonica, OIB 98332180427</derivirana_varijabla>
  </DomainObject.Predmet.ProtustrankaFormatedOIB>
  <DomainObject.Predmet.ProtustrankaFormatedWithAdress>
    <izvorni_sadrzaj> HREN INSTALACIJE društvo s ograničenom odgovornošću za uređenje kupaonica, Vladimira Nazora 1, 40000 Mihovljan</izvorni_sadrzaj>
    <derivirana_varijabla naziv="DomainObject.Predmet.ProtustrankaFormatedWithAdress_1"> HREN INSTALACIJE društvo s ograničenom odgovornošću za uređenje kupaonica, Vladimira Nazora 1, 40000 Mihovljan</derivirana_varijabla>
  </DomainObject.Predmet.ProtustrankaFormatedWithAdress>
  <DomainObject.Predmet.ProtustrankaFormatedWithAdressOIB>
    <izvorni_sadrzaj> HREN INSTALACIJE društvo s ograničenom odgovornošću za uređenje kupaonica, OIB 98332180427, Vladimira Nazora 1, 40000 Mihovljan</izvorni_sadrzaj>
    <derivirana_varijabla naziv="DomainObject.Predmet.ProtustrankaFormatedWithAdressOIB_1"> HREN INSTALACIJE društvo s ograničenom odgovornošću za uređenje kupaonica, OIB 98332180427, Vladimira Nazora 1, 40000 Mihovljan</derivirana_varijabla>
  </DomainObject.Predmet.ProtustrankaFormatedWithAdressOIB>
  <DomainObject.Predmet.ProtustrankaWithAdress>
    <izvorni_sadrzaj>HREN INSTALACIJE društvo s ograničenom odgovornošću za uređenje kupaonica Vladimira Nazora 1, 40000 Mihovljan</izvorni_sadrzaj>
    <derivirana_varijabla naziv="DomainObject.Predmet.ProtustrankaWithAdress_1">HREN INSTALACIJE društvo s ograničenom odgovornošću za uređenje kupaonica Vladimira Nazora 1, 40000 Mihovljan</derivirana_varijabla>
  </DomainObject.Predmet.ProtustrankaWithAdress>
  <DomainObject.Predmet.ProtustrankaWithAdressOIB>
    <izvorni_sadrzaj>HREN INSTALACIJE društvo s ograničenom odgovornošću za uređenje kupaonica, OIB 98332180427, Vladimira Nazora 1, 40000 Mihovljan</izvorni_sadrzaj>
    <derivirana_varijabla naziv="DomainObject.Predmet.ProtustrankaWithAdressOIB_1">HREN INSTALACIJE društvo s ograničenom odgovornošću za uređenje kupaonica, OIB 98332180427, Vladimira Nazora 1, 40000 Mihovljan</derivirana_varijabla>
  </DomainObject.Predmet.ProtustrankaWithAdressOIB>
  <DomainObject.Predmet.ProtustrankaNazivFormated>
    <izvorni_sadrzaj>HREN INSTALACIJE društvo s ograničenom odgovornošću za uređenje kupaonica</izvorni_sadrzaj>
    <derivirana_varijabla naziv="DomainObject.Predmet.ProtustrankaNazivFormated_1">HREN INSTALACIJE društvo s ograničenom odgovornošću za uređenje kupaonica</derivirana_varijabla>
  </DomainObject.Predmet.ProtustrankaNazivFormated>
  <DomainObject.Predmet.ProtustrankaNazivFormatedOIB>
    <izvorni_sadrzaj>HREN INSTALACIJE društvo s ograničenom odgovornošću za uređenje kupaonica, OIB 98332180427</izvorni_sadrzaj>
    <derivirana_varijabla naziv="DomainObject.Predmet.ProtustrankaNazivFormatedOIB_1">HREN INSTALACIJE društvo s ograničenom odgovornošću za uređenje kupaonica, OIB 98332180427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</izvorni_sadrzaj>
    <derivirana_varijabla naziv="DomainObject.Predmet.Referada.Sudac_1">Janja Topol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13835.54</izvorni_sadrzaj>
    <derivirana_varijabla naziv="DomainObject.Predmet.TrenutnaVrijednost_1">13835.54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Breški</izvorni_sadrzaj>
    <derivirana_varijabla naziv="DomainObject.Predmet.Zapisnicar_1">Katarina Breški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HREN INSTALACIJE društvo s ograničenom odgovornošću za uređenje kupaonica</item>
    </izvorni_sadrzaj>
    <derivirana_varijabla naziv="DomainObject.Predmet.ProtuStrankaListFormated_1">
      <item>HREN INSTALACIJE društvo s ograničenom odgovornošću za uređenje kupaonica</item>
    </derivirana_varijabla>
  </DomainObject.Predmet.ProtuStrankaListFormated>
  <DomainObject.Predmet.ProtuStrankaListFormatedOIB>
    <izvorni_sadrzaj>
      <item>HREN INSTALACIJE društvo s ograničenom odgovornošću za uređenje kupaonica, OIB 98332180427</item>
    </izvorni_sadrzaj>
    <derivirana_varijabla naziv="DomainObject.Predmet.ProtuStrankaListFormatedOIB_1">
      <item>HREN INSTALACIJE društvo s ograničenom odgovornošću za uređenje kupaonica, OIB 98332180427</item>
    </derivirana_varijabla>
  </DomainObject.Predmet.ProtuStrankaListFormatedOIB>
  <DomainObject.Predmet.ProtuStrankaListFormatedWithAdress>
    <izvorni_sadrzaj>
      <item>HREN INSTALACIJE društvo s ograničenom odgovornošću za uređenje kupaonica, Vladimira Nazora 1, 40000 Mihovljan</item>
    </izvorni_sadrzaj>
    <derivirana_varijabla naziv="DomainObject.Predmet.ProtuStrankaListFormatedWithAdress_1">
      <item>HREN INSTALACIJE društvo s ograničenom odgovornošću za uređenje kupaonica, Vladimira Nazora 1, 40000 Mihovljan</item>
    </derivirana_varijabla>
  </DomainObject.Predmet.ProtuStrankaListFormatedWithAdress>
  <DomainObject.Predmet.ProtuStrankaListFormatedWithAdressOIB>
    <izvorni_sadrzaj>
      <item>HREN INSTALACIJE društvo s ograničenom odgovornošću za uređenje kupaonica, OIB 98332180427, Vladimira Nazora 1, 40000 Mihovljan</item>
    </izvorni_sadrzaj>
    <derivirana_varijabla naziv="DomainObject.Predmet.ProtuStrankaListFormatedWithAdressOIB_1">
      <item>HREN INSTALACIJE društvo s ograničenom odgovornošću za uređenje kupaonica, OIB 98332180427, Vladimira Nazora 1, 40000 Mihovljan</item>
    </derivirana_varijabla>
  </DomainObject.Predmet.ProtuStrankaListFormatedWithAdressOIB>
  <DomainObject.Predmet.ProtuStrankaListNazivFormated>
    <izvorni_sadrzaj>
      <item>HREN INSTALACIJE društvo s ograničenom odgovornošću za uređenje kupaonica</item>
    </izvorni_sadrzaj>
    <derivirana_varijabla naziv="DomainObject.Predmet.ProtuStrankaListNazivFormated_1">
      <item>HREN INSTALACIJE društvo s ograničenom odgovornošću za uređenje kupaonica</item>
    </derivirana_varijabla>
  </DomainObject.Predmet.ProtuStrankaListNazivFormated>
  <DomainObject.Predmet.ProtuStrankaListNazivFormatedOIB>
    <izvorni_sadrzaj>
      <item>HREN INSTALACIJE društvo s ograničenom odgovornošću za uređenje kupaonica, OIB 98332180427</item>
    </izvorni_sadrzaj>
    <derivirana_varijabla naziv="DomainObject.Predmet.ProtuStrankaListNazivFormatedOIB_1">
      <item>HREN INSTALACIJE društvo s ograničenom odgovornošću za uređenje kupaonica, OIB 98332180427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2016.</izvorni_sadrzaj>
    <derivirana_varijabla naziv="DomainObject.Datum_1">24.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HREN INSTALACIJE društvo s ograničenom odgovornošću za uređenje kupaonica</izvorni_sadrzaj>
    <derivirana_varijabla naziv="DomainObject.Predmet.ProtustrankaIDrugi_1">HREN INSTALACIJE društvo s ograničenom odgovornošću za uređenje kupaonica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HREN INSTALACIJE društvo s ograničenom odgovornošću za uređenje kupaonica, OIB 98332180427, Vladimira Nazora 1, 40000 Mihovljan</izvorni_sadrzaj>
    <derivirana_varijabla naziv="DomainObject.Predmet.ProtustrankaIDrugiAdressOIB_1">HREN INSTALACIJE društvo s ograničenom odgovornošću za uređenje kupaonica, OIB 98332180427, Vladimira Nazora 1, 40000 Mihovljan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HREN INSTALACIJE društvo s ograničenom odgovornošću za uređenje kupaonica</item>
      <item>Sudski registar</item>
    </izvorni_sadrzaj>
    <derivirana_varijabla naziv="DomainObject.Predmet.SudioniciListNaziv_1">
      <item>Financijska agencija</item>
      <item>HREN INSTALACIJE društvo s ograničenom odgovornošću za uređenje kupaonica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HREN INSTALACIJE društvo s ograničenom odgovornošću za uređenje kupaonica, OIB 98332180427, Vladimira Nazora 1,40000 Mihovljan</item>
      <item>Sudski registar</item>
    </izvorni_sadrzaj>
    <derivirana_varijabla naziv="DomainObject.Predmet.SudioniciListAdressOIB_1">
      <item>Financijska agencija, OIB 85821130368, A. Cesarca 2,42000 Varaždin</item>
      <item>HREN INSTALACIJE društvo s ograničenom odgovornošću za uređenje kupaonica, OIB 98332180427, Vladimira Nazora 1,40000 Mihovljan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98332180427</item>
      <item>, OIB null</item>
    </izvorni_sadrzaj>
    <derivirana_varijabla naziv="DomainObject.Predmet.SudioniciListNazivOIB_1">
      <item>, OIB 85821130368</item>
      <item>, OIB 98332180427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479</properties:Words>
  <properties:Characters>2598</properties:Characters>
  <properties:Lines>75</properties:Lines>
  <properties:Paragraphs>19</properties:Paragraphs>
  <properties:TotalTime>4</properties:TotalTime>
  <properties:ScaleCrop>false</properties:ScaleCrop>
  <properties:LinksUpToDate>false</properties:LinksUpToDate>
  <properties:CharactersWithSpaces>3117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2016-03-23T13:15:00Z</dcterms:created>
  <dc:creator>Tea Meister</dc:creator>
  <dc:description/>
  <cp:keywords/>
  <cp:lastModifiedBy>Tea Meister</cp:lastModifiedBy>
  <dcterms:modified xmlns:xsi="http://www.w3.org/2001/XMLSchema-instance" xsi:type="dcterms:W3CDTF">2016-03-24T11:04:00Z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