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7e02d" w14:paraId="be7e02d"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C6604B">
        <w:t>924</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F36E3D">
        <w:t>RUBIUS j.d.o.o., OIB</w:t>
      </w:r>
      <w:r w:rsidR="00C6604B">
        <w:t xml:space="preserve"> 31729129069, Zagreb, Ulica Topola 13</w:t>
      </w:r>
      <w:r w:rsidR="004C6823">
        <w:t>, 15</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F36E3D">
        <w:t>RUBIUS j.d.o.o., OIB</w:t>
      </w:r>
      <w:r w:rsidR="00C6604B" w:rsidRPr="00C6604B">
        <w:t xml:space="preserve"> 31729129069, Zagreb, Ulica Topola 13</w:t>
      </w:r>
      <w:r w:rsidR="00394383">
        <w:t>.</w:t>
      </w:r>
    </w:p>
    <w:p w:rsidRDefault="004C6823" w:rsidP="00394383" w:rsidR="004C6823">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C6604B">
        <w:t>Tamari Kiš</w:t>
      </w:r>
      <w:r w:rsidR="00F36E3D">
        <w:t>a, Zagreb, Ulica Topola 13, OIB</w:t>
      </w:r>
      <w:r w:rsidR="00C6604B">
        <w:t xml:space="preserve"> 74885868020</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lastRenderedPageBreak/>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4C6823">
        <w:t>16</w:t>
      </w:r>
      <w:r>
        <w:t xml:space="preserve">. </w:t>
      </w:r>
      <w:r w:rsidR="00394383">
        <w:t>svibnja</w:t>
      </w:r>
      <w:r>
        <w:t xml:space="preserve"> 2019. u </w:t>
      </w:r>
      <w:r w:rsidR="00C6604B">
        <w:t>9</w:t>
      </w:r>
      <w:r>
        <w:t>.</w:t>
      </w:r>
      <w:r w:rsidR="00C6604B">
        <w:t>45</w:t>
      </w:r>
      <w:r>
        <w:t xml:space="preserve"> 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C6604B">
        <w:t>8</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C6604B">
        <w:t>19</w:t>
      </w:r>
      <w:r w:rsidR="00D25AEC">
        <w:t>.</w:t>
      </w:r>
      <w:r w:rsidR="00C6604B">
        <w:t>258</w:t>
      </w:r>
      <w:r w:rsidR="00D25AEC">
        <w:t>,</w:t>
      </w:r>
      <w:r w:rsidR="00C6604B">
        <w:t>68</w:t>
      </w:r>
      <w:r w:rsidR="00D25AEC">
        <w:t xml:space="preserve"> </w:t>
      </w:r>
      <w:r w:rsidR="004C6823">
        <w:t>kn, te jednog zaposlenog</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lastRenderedPageBreak/>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4C6823">
        <w:t>15</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1D4F1B">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B5411"/>
    <w:rsid w:val="001D4F1B"/>
    <w:rsid w:val="00394383"/>
    <w:rsid w:val="00432D7F"/>
    <w:rsid w:val="004C6823"/>
    <w:rsid w:val="007D42D4"/>
    <w:rsid w:val="00A71636"/>
    <w:rsid w:val="00C6604B"/>
    <w:rsid w:val="00D25AEC"/>
    <w:rsid w:val="00F36E3D"/>
    <w:rsid w:val="00F661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1D4F1B"/>
    <w:rPr>
      <w:color w:val="808080"/>
      <w:bdr w:space="0" w:sz="0" w:color="auto" w:val="none"/>
      <w:shd w:fill="auto" w:color="auto" w:val="clear"/>
    </w:rPr>
  </w:style>
  <w:style w:customStyle="true" w:styleId="eSPISCCParagraphDefaultFont" w:type="character">
    <w:name w:val="eSPIS_CC_Paragraph Default Font"/>
    <w:basedOn w:val="Zadanifontodlomka"/>
    <w:rsid w:val="001D4F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F1B"/>
    <w:rPr>
      <w:bdr w:space="0" w:sz="0" w:color="auto" w:val="none"/>
      <w:shd w:fill="FFFFCC" w:color="auto" w:val="clear"/>
      <w:lang w:val="hr-HR"/>
    </w:rPr>
  </w:style>
  <w:style w:customStyle="true" w:styleId="PozadinaSvijetloCrvena" w:type="character">
    <w:name w:val="Pozadina_SvijetloCrvena"/>
    <w:basedOn w:val="eSPISCCParagraphDefaultFont"/>
    <w:rsid w:val="001D4F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F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1D4F1B"/>
    <w:rPr>
      <w:color w:val="808080"/>
      <w:bdr w:color="auto" w:space="0" w:sz="0" w:val="none"/>
      <w:shd w:color="auto" w:fill="auto" w:val="clear"/>
    </w:rPr>
  </w:style>
  <w:style w:customStyle="1" w:styleId="eSPISCCParagraphDefaultFont" w:type="character">
    <w:name w:val="eSPIS_CC_Paragraph Default Font"/>
    <w:basedOn w:val="Zadanifontodlomka"/>
    <w:rsid w:val="001D4F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F1B"/>
    <w:rPr>
      <w:bdr w:color="auto" w:space="0" w:sz="0" w:val="none"/>
      <w:shd w:color="auto" w:fill="FFFFCC" w:val="clear"/>
      <w:lang w:val="hr-HR"/>
    </w:rPr>
  </w:style>
  <w:style w:customStyle="1" w:styleId="PozadinaSvijetloCrvena" w:type="character">
    <w:name w:val="Pozadina_SvijetloCrvena"/>
    <w:basedOn w:val="eSPISCCParagraphDefaultFont"/>
    <w:rsid w:val="001D4F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F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St-924/2019</izvorni_sadrzaj>
    <derivirana_varijabla naziv="DomainObject.Predmet.OznakaBroj_1">St-924/2019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RUBIUS jednostavno društvo s ograničenom odgovornošću za trgovinu i usluge zastupanog po punomoćniku Tamara Kiša</izvorni_sadrzaj>
    <derivirana_varijabla naziv="DomainObject.Predmet.ProtustrankaFormated_1">  RUBIUS jednostavno društvo s ograničenom odgovornošću za trgovinu i usluge zastupanog po punomoćniku Tamara Kiša</derivirana_varijabla>
  </DomainObject.Predmet.ProtustrankaFormated>
  <DomainObject.Predmet.ProtustrankaFormatedOIB>
    <izvorni_sadrzaj>  RUBIUS jednostavno društvo s ograničenom odgovornošću za trgovinu i usluge, OIB 31729129069 zastupanog po punomoćniku Tamara Kiša</izvorni_sadrzaj>
    <derivirana_varijabla naziv="DomainObject.Predmet.ProtustrankaFormatedOIB_1">  RUBIUS jednostavno društvo s ograničenom odgovornošću za trgovinu i usluge, OIB 31729129069 zastupanog po punomoćniku Tamara Kiša</derivirana_varijabla>
  </DomainObject.Predmet.ProtustrankaFormatedOIB>
  <DomainObject.Predmet.ProtustrankaFormatedWithAdress>
    <izvorni_sadrzaj> RUBIUS jednostavno društvo s ograničenom odgovornošću za trgovinu i usluge, Ulica Topola 13, 10000 Zagreb zastupanog po punomoćniku Tamara Kiša</izvorni_sadrzaj>
    <derivirana_varijabla naziv="DomainObject.Predmet.ProtustrankaFormatedWithAdress_1"> RUBIUS jednostavno društvo s ograničenom odgovornošću za trgovinu i usluge, Ulica Topola 13, 10000 Zagreb zastupanog po punomoćniku Tamara Kiša</derivirana_varijabla>
  </DomainObject.Predmet.ProtustrankaFormatedWithAdress>
  <DomainObject.Predmet.ProtustrankaFormatedWithAdressOIB>
    <izvorni_sadrzaj> RUBIUS jednostavno društvo s ograničenom odgovornošću za trgovinu i usluge, OIB 31729129069, Ulica Topola 13, 10000 Zagreb zastupanog po punomoćniku Tamara Kiša</izvorni_sadrzaj>
    <derivirana_varijabla naziv="DomainObject.Predmet.ProtustrankaFormatedWithAdressOIB_1"> RUBIUS jednostavno društvo s ograničenom odgovornošću za trgovinu i usluge, OIB 31729129069, Ulica Topola 13, 10000 Zagreb zastupanog po punomoćniku Tamara Kiša</derivirana_varijabla>
  </DomainObject.Predmet.ProtustrankaFormatedWithAdressOIB>
  <DomainObject.Predmet.ProtustrankaWithAdress>
    <izvorni_sadrzaj>RUBIUS jednostavno društvo s ograničenom odgovornošću za trgovinu i usluge Ulica Topola 13, 10000 Zagreb</izvorni_sadrzaj>
    <derivirana_varijabla naziv="DomainObject.Predmet.ProtustrankaWithAdress_1">RUBIUS jednostavno društvo s ograničenom odgovornošću za trgovinu i usluge Ulica Topola 13, 10000 Zagreb</derivirana_varijabla>
  </DomainObject.Predmet.ProtustrankaWithAdress>
  <DomainObject.Predmet.ProtustrankaWithAdressOIB>
    <izvorni_sadrzaj>RUBIUS jednostavno društvo s ograničenom odgovornošću za trgovinu i usluge, OIB 31729129069, Ulica Topola 13, 10000 Zagreb</izvorni_sadrzaj>
    <derivirana_varijabla naziv="DomainObject.Predmet.ProtustrankaWithAdressOIB_1">RUBIUS jednostavno društvo s ograničenom odgovornošću za trgovinu i usluge, OIB 31729129069, Ulica Topola 13, 10000 Zagreb</derivirana_varijabla>
  </DomainObject.Predmet.ProtustrankaWithAdressOIB>
  <DomainObject.Predmet.ProtustrankaNazivFormated>
    <izvorni_sadrzaj>RUBIUS jednostavno društvo s ograničenom odgovornošću za trgovinu i usluge</izvorni_sadrzaj>
    <derivirana_varijabla naziv="DomainObject.Predmet.ProtustrankaNazivFormated_1">RUBIUS jednostavno društvo s ograničenom odgovornošću za trgovinu i usluge</derivirana_varijabla>
  </DomainObject.Predmet.ProtustrankaNazivFormated>
  <DomainObject.Predmet.ProtustrankaNazivFormatedOIB>
    <izvorni_sadrzaj>RUBIUS jednostavno društvo s ograničenom odgovornošću za trgovinu i usluge, OIB 31729129069</izvorni_sadrzaj>
    <derivirana_varijabla naziv="DomainObject.Predmet.ProtustrankaNazivFormatedOIB_1">RUBIUS jednostavno društvo s ograničenom odgovornošću za trgovinu i usluge, OIB 31729129069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RUBIUS jednostavno društvo s ograničenom odgovornošću za trgovinu i usluge zastupanog po punomoćniku Tamara Kiša</item>
    </izvorni_sadrzaj>
    <derivirana_varijabla naziv="DomainObject.Predmet.ProtuStrankaListFormated_1">
      <item>RUBIUS jednostavno društvo s ograničenom odgovornošću za trgovinu i usluge zastupanog po punomoćniku Tamara Kiša</item>
    </derivirana_varijabla>
  </DomainObject.Predmet.ProtuStrankaListFormated>
  <DomainObject.Predmet.ProtuStrankaListFormatedOIB>
    <izvorni_sadrzaj>
      <item>RUBIUS jednostavno društvo s ograničenom odgovornošću za trgovinu i usluge, OIB 31729129069 zastupanog po punomoćniku Tamara Kiša</item>
    </izvorni_sadrzaj>
    <derivirana_varijabla naziv="DomainObject.Predmet.ProtuStrankaListFormatedOIB_1">
      <item>RUBIUS jednostavno društvo s ograničenom odgovornošću za trgovinu i usluge, OIB 31729129069 zastupanog po punomoćniku Tamara Kiša</item>
    </derivirana_varijabla>
  </DomainObject.Predmet.ProtuStrankaListFormatedOIB>
  <DomainObject.Predmet.ProtuStrankaListFormatedWithAdress>
    <izvorni_sadrzaj>
      <item>RUBIUS jednostavno društvo s ograničenom odgovornošću za trgovinu i usluge, Ulica Topola 13, 10000 Zagreb zastupanog po punomoćniku Tamara Kiša</item>
    </izvorni_sadrzaj>
    <derivirana_varijabla naziv="DomainObject.Predmet.ProtuStrankaListFormatedWithAdress_1">
      <item>RUBIUS jednostavno društvo s ograničenom odgovornošću za trgovinu i usluge, Ulica Topola 13, 10000 Zagreb zastupanog po punomoćniku Tamara Kiša</item>
    </derivirana_varijabla>
  </DomainObject.Predmet.ProtuStrankaListFormatedWithAdress>
  <DomainObject.Predmet.ProtuStrankaListFormatedWithAdressOIB>
    <izvorni_sadrzaj>
      <item>RUBIUS jednostavno društvo s ograničenom odgovornošću za trgovinu i usluge, OIB 31729129069, Ulica Topola 13, 10000 Zagreb zastupanog po punomoćniku Tamara Kiša</item>
    </izvorni_sadrzaj>
    <derivirana_varijabla naziv="DomainObject.Predmet.ProtuStrankaListFormatedWithAdressOIB_1">
      <item>RUBIUS jednostavno društvo s ograničenom odgovornošću za trgovinu i usluge, OIB 31729129069, Ulica Topola 13, 10000 Zagreb zastupanog po punomoćniku Tamara Kiša</item>
    </derivirana_varijabla>
  </DomainObject.Predmet.ProtuStrankaListFormatedWithAdressOIB>
  <DomainObject.Predmet.ProtuStrankaListNazivFormated>
    <izvorni_sadrzaj>
      <item>RUBIUS jednostavno društvo s ograničenom odgovornošću za trgovinu i usluge</item>
    </izvorni_sadrzaj>
    <derivirana_varijabla naziv="DomainObject.Predmet.ProtuStrankaListNazivFormated_1">
      <item>RUBIUS jednostavno društvo s ograničenom odgovornošću za trgovinu i usluge</item>
    </derivirana_varijabla>
  </DomainObject.Predmet.ProtuStrankaListNazivFormated>
  <DomainObject.Predmet.ProtuStrankaListNazivFormatedOIB>
    <izvorni_sadrzaj>
      <item>RUBIUS jednostavno društvo s ograničenom odgovornošću za trgovinu i usluge, OIB 31729129069</item>
    </izvorni_sadrzaj>
    <derivirana_varijabla naziv="DomainObject.Predmet.ProtuStrankaListNazivFormatedOIB_1">
      <item>RUBIUS jednostavno društvo s ograničenom odgovornošću za trgovinu i usluge, OIB 31729129069</item>
    </derivirana_varijabla>
  </DomainObject.Predmet.ProtuStrankaListNazivFormatedOIB>
  <DomainObject.Predmet.OstaliListFormated>
    <izvorni_sadrzaj>
      <item>Privredna banka Zagreb d.d.</item>
      <item>Tamara Kiša punomoćnik sudionika u postupku RUBIUS jednostavno društvo s ograničenom odgovornošću za trgovinu i usluge</item>
    </izvorni_sadrzaj>
    <derivirana_varijabla naziv="DomainObject.Predmet.OstaliListFormated_1">
      <item>Privredna banka Zagreb d.d.</item>
      <item>Tamara Kiša punomoćnik sudionika u postupku RUBIUS jednostavno društvo s ograničenom odgovornošću za trgovinu i usluge</item>
    </derivirana_varijabla>
  </DomainObject.Predmet.OstaliListFormated>
  <DomainObject.Predmet.OstaliListFormatedOIB>
    <izvorni_sadrzaj>
      <item>Privredna banka Zagreb d.d.</item>
      <item>Tamara Kiša punomoćnik sudionika u postupku RUBIUS jednostavno društvo s ograničenom odgovornošću za trgovinu i usluge</item>
    </izvorni_sadrzaj>
    <derivirana_varijabla naziv="DomainObject.Predmet.OstaliListFormatedOIB_1">
      <item>Privredna banka Zagreb d.d.</item>
      <item>Tamara Kiša punomoćnik sudionika u postupku RUBIUS jednostavno društvo s ograničenom odgovornošću za trgovinu i usluge</item>
    </derivirana_varijabla>
  </DomainObject.Predmet.OstaliListFormatedOIB>
  <DomainObject.Predmet.OstaliListFormatedWithAdress>
    <izvorni_sadrzaj>
      <item>Privredna banka Zagreb d.d., Radnička cesta 50, 10000 Zagreb</item>
      <item>Tamara Kiša, Ulica Topola 13, 10000 Zagreb punomoćnik sudionika u postupku RUBIUS jednostavno društvo s ograničenom odgovornošću za trgovinu i usluge</item>
    </izvorni_sadrzaj>
    <derivirana_varijabla naziv="DomainObject.Predmet.OstaliListFormatedWithAdress_1">
      <item>Privredna banka Zagreb d.d., Radnička cesta 50, 10000 Zagreb</item>
      <item>Tamara Kiša, Ulica Topola 13, 10000 Zagreb punomoćnik sudionika u postupku RUBIUS jednostavno društvo s ograničenom odgovornošću za trgovinu i usluge</item>
    </derivirana_varijabla>
  </DomainObject.Predmet.OstaliListFormatedWithAdress>
  <DomainObject.Predmet.OstaliListFormatedWithAdressOIB>
    <izvorni_sadrzaj>
      <item>Privredna banka Zagreb d.d., Radnička cesta 50, 10000 Zagreb</item>
      <item>Tamara Kiša, Ulica Topola 13, 10000 Zagreb punomoćnik sudionika u postupku RUBIUS jednostavno društvo s ograničenom odgovornošću za trgovinu i usluge</item>
    </izvorni_sadrzaj>
    <derivirana_varijabla naziv="DomainObject.Predmet.OstaliListFormatedWithAdressOIB_1">
      <item>Privredna banka Zagreb d.d., Radnička cesta 50, 10000 Zagreb</item>
      <item>Tamara Kiša, Ulica Topola 13, 10000 Zagreb punomoćnik sudionika u postupku RUBIUS jednostavno društvo s ograničenom odgovornošću za trgovinu i usluge</item>
    </derivirana_varijabla>
  </DomainObject.Predmet.OstaliListFormatedWithAdressOIB>
  <DomainObject.Predmet.OstaliListNazivFormated>
    <izvorni_sadrzaj>
      <item>Privredna banka Zagreb d.d.</item>
      <item>Tamara Kiša</item>
    </izvorni_sadrzaj>
    <derivirana_varijabla naziv="DomainObject.Predmet.OstaliListNazivFormated_1">
      <item>Privredna banka Zagreb d.d.</item>
      <item>Tamara Kiša</item>
    </derivirana_varijabla>
  </DomainObject.Predmet.OstaliListNazivFormated>
  <DomainObject.Predmet.OstaliListNazivFormatedOIB>
    <izvorni_sadrzaj>
      <item>Privredna banka Zagreb d.d.</item>
      <item>Tamara Kiša</item>
    </izvorni_sadrzaj>
    <derivirana_varijabla naziv="DomainObject.Predmet.OstaliListNazivFormatedOIB_1">
      <item>Privredna banka Zagreb d.d.</item>
      <item>Tamara Kiša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RUBIUS jednostavno društvo s ograničenom odgovornošću za trgovinu i usluge</izvorni_sadrzaj>
    <derivirana_varijabla naziv="DomainObject.Predmet.ProtustrankaIDrugi_1">RUBIUS jednostavno društvo s ograničenom odgovornošću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RUBIUS jednostavno društvo s ograničenom odgovornošću za trgovinu i usluge, OIB 31729129069, Ulica Topola 13, 10000 Zagreb</izvorni_sadrzaj>
    <derivirana_varijabla naziv="DomainObject.Predmet.ProtustrankaIDrugiAdressOIB_1">RUBIUS jednostavno društvo s ograničenom odgovornošću za trgovinu i usluge, OIB 31729129069, Ulica Topola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RUBIUS jednostavno društvo s ograničenom odgovornošću za trgovinu i usluge</item>
      <item>FINANCIJSKA AGENCIJA, RC Zagreb</item>
      <item>Privredna banka Zagreb d.d.</item>
      <item>Tamara Kiša</item>
    </izvorni_sadrzaj>
    <derivirana_varijabla naziv="DomainObject.Predmet.SudioniciListNaziv_1">
      <item>RUBIUS jednostavno društvo s ograničenom odgovornošću za trgovinu i usluge</item>
      <item>FINANCIJSKA AGENCIJA, RC Zagreb</item>
      <item>Privredna banka Zagreb d.d.</item>
      <item>Tamara Kiša</item>
    </derivirana_varijabla>
  </DomainObject.Predmet.SudioniciListNaziv>
  <DomainObject.Predmet.SudioniciListAdressOIB>
    <izvorni_sadrzaj>
      <item>RUBIUS jednostavno društvo s ograničenom odgovornošću za trgovinu i usluge, OIB 31729129069, Ulica Topola 13,10000 Zagreb</item>
      <item>FINANCIJSKA AGENCIJA, RC Zagreb, OIB 85821130368, Trg svibanjskih žrtava 1995. 1,10000 Zagreb</item>
      <item>Privredna banka Zagreb d.d., Radnička cesta 50,10000 Zagreb</item>
      <item>Tamara Kiša, Ulica Topola 13,10000 Zagreb</item>
    </izvorni_sadrzaj>
    <derivirana_varijabla naziv="DomainObject.Predmet.SudioniciListAdressOIB_1">
      <item>RUBIUS jednostavno društvo s ograničenom odgovornošću za trgovinu i usluge, OIB 31729129069, Ulica Topola 13,10000 Zagreb</item>
      <item>FINANCIJSKA AGENCIJA, RC Zagreb, OIB 85821130368, Trg svibanjskih žrtava 1995. 1,10000 Zagreb</item>
      <item>Privredna banka Zagreb d.d., Radnička cesta 50,10000 Zagreb</item>
      <item>Tamara Kiša, Ulica Topola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31729129069</item>
      <item>, OIB 85821130368</item>
      <item>, OIB null</item>
      <item>, OIB null</item>
    </izvorni_sadrzaj>
    <derivirana_varijabla naziv="DomainObject.Predmet.SudioniciListNazivOIB_1">
      <item>, OIB 31729129069</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825</properties:Words>
  <properties:Characters>4196</properties:Characters>
  <properties:Lines>114</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2019-04-15T09:36:00Z</dcterms:created>
  <dc:creator>Danijela Uzelac</dc:creator>
  <cp:lastModifiedBy>Katarina Franjić</cp:lastModifiedBy>
  <cp:lastPrinted>2019-04-15T11:46:00Z</cp:lastPrinted>
  <dcterms:modified xmlns:xsi="http://www.w3.org/2001/XMLSchema-instance" xsi:type="dcterms:W3CDTF">2019-04-15T11:49:00Z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(st-924-19  rješenje i zaključak prethodni.docx)</vt:lpwstr>
  </prop:property>
  <prop:property name="CC_coloring" pid="4" fmtid="{D5CDD505-2E9C-101B-9397-08002B2CF9AE}">
    <vt:bool>false</vt:bool>
  </prop:property>
  <prop:property name="BrojStranica" pid="5" fmtid="{D5CDD505-2E9C-101B-9397-08002B2CF9AE}">
    <vt:i4>3</vt:i4>
  </prop:property>
</prop:Properties>
</file>