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674a1" w14:paraId="e1674a1" w:rsidRDefault="00A035C5" w:rsidP="00A035C5" w:rsidR="00A035C5">
      <w:pPr>
        <w15:collapsed w:val="false"/>
        <w:rPr>
          <w:b/>
        </w:rPr>
      </w:pPr>
      <w:bookmarkStart w:name="_GoBack" w:id="0"/>
      <w:bookmarkEnd w:id="0"/>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Pr>
          <w:b/>
          <w:noProof/>
          <w:sz w:val="16"/>
          <w:szCs w:val="16"/>
        </w:rPr>
        <w:drawing>
          <wp:inline distR="0" distL="0" distB="0" distT="0">
            <wp:extent cy="673100" cx="527050"/>
            <wp:effectExtent b="0" r="6350"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7050"/>
                    </a:xfrm>
                    <a:prstGeom prst="rect">
                      <a:avLst/>
                    </a:prstGeom>
                    <a:noFill/>
                    <a:ln>
                      <a:noFill/>
                    </a:ln>
                  </pic:spPr>
                </pic:pic>
              </a:graphicData>
            </a:graphic>
          </wp:inline>
        </w:drawing>
      </w:r>
      <w:r w:rsidRPr="002D7633">
        <w:rPr>
          <w:b/>
          <w:sz w:val="16"/>
          <w:szCs w:val="16"/>
        </w:rPr>
        <w:t xml:space="preserve">                   </w:t>
      </w:r>
      <w:r w:rsidRPr="002D7633">
        <w:rPr>
          <w:b/>
        </w:rPr>
        <w:t xml:space="preserve">                                         </w:t>
      </w:r>
    </w:p>
    <w:p w:rsidRDefault="00A035C5" w:rsidP="00A035C5" w:rsidR="00A035C5" w:rsidRPr="0047448E">
      <w:r w:rsidRPr="0047448E">
        <w:t xml:space="preserve">   </w:t>
      </w:r>
      <w:r>
        <w:t xml:space="preserve"> </w:t>
      </w:r>
      <w:r w:rsidRPr="0047448E">
        <w:t xml:space="preserve">REPUBLIKA HRVATSKA </w:t>
      </w:r>
      <w:r w:rsidRPr="0047448E">
        <w:tab/>
      </w:r>
      <w:r w:rsidRPr="0047448E">
        <w:tab/>
      </w:r>
      <w:r w:rsidRPr="0047448E">
        <w:tab/>
      </w:r>
      <w:r w:rsidRPr="0047448E">
        <w:tab/>
      </w:r>
      <w:r w:rsidRPr="0047448E">
        <w:tab/>
      </w:r>
    </w:p>
    <w:p w:rsidRDefault="00A035C5" w:rsidP="00A035C5" w:rsidR="00A035C5">
      <w:r w:rsidRPr="0047448E">
        <w:t xml:space="preserve"> TRGOVAČKI SUD U </w:t>
      </w:r>
      <w:r>
        <w:t>PAZINU</w:t>
      </w:r>
    </w:p>
    <w:p w:rsidRDefault="00A035C5" w:rsidP="00A035C5" w:rsidR="00A035C5" w:rsidRPr="0047448E">
      <w:r>
        <w:t xml:space="preserve">     52000 PAZIN, Dršćevka 1</w:t>
      </w:r>
      <w:r>
        <w:tab/>
      </w:r>
      <w:r>
        <w:tab/>
      </w:r>
      <w:r>
        <w:tab/>
      </w:r>
      <w:r>
        <w:tab/>
      </w:r>
      <w:r w:rsidR="007B57CF">
        <w:tab/>
        <w:t xml:space="preserve">        Posl.br.: 2 St-66/15-21</w:t>
      </w:r>
    </w:p>
    <w:p w:rsidRDefault="00A035C5" w:rsidP="00A035C5" w:rsidR="00A035C5" w:rsidRPr="00DA15C9">
      <w:pPr>
        <w:jc w:val="right"/>
      </w:pPr>
    </w:p>
    <w:p w:rsidRDefault="00A035C5" w:rsidP="00A035C5" w:rsidR="00A035C5" w:rsidRPr="00DA15C9">
      <w:pPr>
        <w:jc w:val="both"/>
      </w:pPr>
      <w:r w:rsidRPr="00DA15C9">
        <w:tab/>
      </w:r>
    </w:p>
    <w:p w:rsidRDefault="00A035C5" w:rsidP="00A035C5" w:rsidR="00A035C5">
      <w:pPr>
        <w:jc w:val="center"/>
      </w:pPr>
      <w:r>
        <w:t>R E P U B L I K A  H R V A T S K A</w:t>
      </w:r>
    </w:p>
    <w:p w:rsidRDefault="00A035C5" w:rsidP="00A035C5" w:rsidR="00A035C5"/>
    <w:p w:rsidRDefault="00A035C5" w:rsidP="00A035C5" w:rsidR="00A035C5">
      <w:pPr>
        <w:jc w:val="center"/>
      </w:pPr>
      <w:r>
        <w:t>R J E Š E NJ E</w:t>
      </w:r>
    </w:p>
    <w:p w:rsidRDefault="00A035C5" w:rsidP="00A035C5" w:rsidR="00A035C5" w:rsidRPr="00DA15C9"/>
    <w:p w:rsidRDefault="00A035C5" w:rsidP="00A035C5" w:rsidR="00A035C5" w:rsidRPr="00B37E10">
      <w:pPr>
        <w:jc w:val="both"/>
      </w:pPr>
      <w:r w:rsidRPr="00E336FF">
        <w:tab/>
        <w:t xml:space="preserve">Trgovački sud u Pazinu, po stečajnom sucu Adrijani Labinjan Skok, </w:t>
      </w:r>
      <w:r>
        <w:t>povodom prijedloga</w:t>
      </w:r>
      <w:r w:rsidRPr="00E336FF">
        <w:t xml:space="preserve"> predlagatelja-vjerovnika </w:t>
      </w:r>
      <w:r>
        <w:t xml:space="preserve">REPUBLIKE HRVATSKE, OIB: 52634238587, Ministarstva financija, Porezne uprave, Područnog ureda Istra, Primorje, Lika, koju zastupa </w:t>
      </w:r>
      <w:r w:rsidRPr="00B37E10">
        <w:t xml:space="preserve">Županijsko državno odvjetništvo u Puli - Pola, </w:t>
      </w:r>
      <w:r w:rsidR="00AE381D">
        <w:t xml:space="preserve">za otvaranje stečajnog postupka nad dužnikom </w:t>
      </w:r>
      <w:r w:rsidR="00AE381D" w:rsidRPr="00B37E10">
        <w:t>VETERINARSKA AMBULANTA POREČ d.o.o., Poreč, Mate Vlašića bb, OIB: 30182032532</w:t>
      </w:r>
      <w:r w:rsidR="00AE381D">
        <w:t xml:space="preserve">, </w:t>
      </w:r>
      <w:r>
        <w:t>u prethodnom postupku</w:t>
      </w:r>
      <w:r w:rsidR="00AE381D">
        <w:t>,</w:t>
      </w:r>
      <w:r w:rsidRPr="00B37E10">
        <w:t xml:space="preserve"> dana </w:t>
      </w:r>
      <w:r w:rsidR="00434DFE">
        <w:t>23</w:t>
      </w:r>
      <w:r>
        <w:t>. studenog</w:t>
      </w:r>
      <w:r w:rsidRPr="00B37E10">
        <w:t xml:space="preserve"> 2015. </w:t>
      </w:r>
    </w:p>
    <w:p w:rsidRDefault="00A035C5" w:rsidP="00A035C5" w:rsidR="00A035C5">
      <w:pPr>
        <w:jc w:val="both"/>
      </w:pPr>
    </w:p>
    <w:p w:rsidRDefault="00A035C5" w:rsidP="00A035C5" w:rsidR="00A035C5" w:rsidRPr="00DA15C9">
      <w:pPr>
        <w:ind w:firstLine="708"/>
      </w:pPr>
      <w:r>
        <w:tab/>
      </w:r>
      <w:r>
        <w:tab/>
      </w:r>
      <w:r>
        <w:tab/>
      </w:r>
      <w:r>
        <w:tab/>
        <w:t xml:space="preserve">     </w:t>
      </w:r>
      <w:r w:rsidRPr="00DA15C9">
        <w:t>r i j e š i o   j e</w:t>
      </w:r>
    </w:p>
    <w:p w:rsidRDefault="00A035C5" w:rsidP="00A035C5" w:rsidR="00A035C5" w:rsidRPr="00DA15C9">
      <w:pPr>
        <w:ind w:firstLine="708"/>
      </w:pPr>
    </w:p>
    <w:p w:rsidRDefault="00A035C5" w:rsidP="00A035C5" w:rsidR="00A035C5">
      <w:pPr>
        <w:jc w:val="both"/>
      </w:pPr>
      <w:r>
        <w:tab/>
        <w:t>I.</w:t>
      </w:r>
      <w:r>
        <w:tab/>
      </w:r>
      <w:r w:rsidR="00AE381D">
        <w:t xml:space="preserve">Obustavlja se postupak po prijedlogu </w:t>
      </w:r>
      <w:r w:rsidR="00AE381D" w:rsidRPr="00E336FF">
        <w:t xml:space="preserve">predlagatelja-vjerovnika </w:t>
      </w:r>
      <w:r w:rsidR="00AE381D">
        <w:t xml:space="preserve">REPUBLIKE HRVATSKE, OIB: 52634238587, Ministarstva financija, Porezne uprave, Područnog ureda Istra, Primorje, Lika, koju zastupa </w:t>
      </w:r>
      <w:r w:rsidR="00AE381D" w:rsidRPr="00B37E10">
        <w:t xml:space="preserve">Županijsko državno odvjetništvo u Puli - Pola, </w:t>
      </w:r>
      <w:r w:rsidR="00AE381D">
        <w:t xml:space="preserve">za otvaranje stečajnog postupka nad dužnikom </w:t>
      </w:r>
      <w:r w:rsidR="00AE381D" w:rsidRPr="00B37E10">
        <w:t>VETERINARSKA AMBULANTA POREČ d.o.o., Poreč, Mate Vlašića bb, OIB: 30182032532</w:t>
      </w:r>
      <w:r w:rsidR="00AE381D">
        <w:t>, koji je zaprimljen 21. srpnja 2015. g</w:t>
      </w:r>
      <w:r>
        <w:t>.</w:t>
      </w:r>
    </w:p>
    <w:p w:rsidRDefault="00A035C5" w:rsidP="00A035C5" w:rsidR="00A035C5">
      <w:pPr>
        <w:jc w:val="both"/>
      </w:pPr>
    </w:p>
    <w:p w:rsidRDefault="00A035C5" w:rsidP="00A035C5" w:rsidR="00A035C5">
      <w:pPr>
        <w:jc w:val="both"/>
      </w:pPr>
      <w:r>
        <w:tab/>
        <w:t>II.</w:t>
      </w:r>
      <w:r>
        <w:tab/>
        <w:t xml:space="preserve">Nalaže se dužniku </w:t>
      </w:r>
      <w:r w:rsidR="00AE381D" w:rsidRPr="00B37E10">
        <w:t>VETERINARSKA AMBULANTA POREČ d.o.o., Poreč, Mate Vlašića bb, OIB: 30182032532</w:t>
      </w:r>
      <w:r>
        <w:t xml:space="preserve">, da isplati </w:t>
      </w:r>
      <w:r w:rsidR="00AE381D">
        <w:t xml:space="preserve">predlagatelju REPUBLICI HRVATSKOJ, OIB: 52634238587, Ministarstvu financija, Poreznoj upravi, Područnom uredu Istra, Primorje, Lika, troškove postupka u </w:t>
      </w:r>
      <w:r>
        <w:t>iznos</w:t>
      </w:r>
      <w:r w:rsidR="00AE381D">
        <w:t>u</w:t>
      </w:r>
      <w:r>
        <w:t xml:space="preserve"> od </w:t>
      </w:r>
      <w:r w:rsidR="008265D8">
        <w:t>11.294,36</w:t>
      </w:r>
      <w:r>
        <w:t xml:space="preserve"> kn </w:t>
      </w:r>
      <w:r w:rsidR="00AE381D">
        <w:t>u roku od 8 dana.</w:t>
      </w:r>
    </w:p>
    <w:p w:rsidRDefault="00A035C5" w:rsidP="00A035C5" w:rsidR="00A035C5" w:rsidRPr="00DA15C9">
      <w:pPr>
        <w:jc w:val="both"/>
      </w:pPr>
    </w:p>
    <w:p w:rsidRDefault="00A035C5" w:rsidP="00A035C5" w:rsidR="00A035C5" w:rsidRPr="00DA15C9">
      <w:pPr>
        <w:jc w:val="center"/>
      </w:pPr>
      <w:r w:rsidRPr="00DA15C9">
        <w:t>Obrazloženje</w:t>
      </w:r>
    </w:p>
    <w:p w:rsidRDefault="00A035C5" w:rsidP="00A035C5" w:rsidR="00A035C5" w:rsidRPr="00DA15C9"/>
    <w:p w:rsidRDefault="00A035C5" w:rsidP="00A035C5" w:rsidR="005C1468">
      <w:pPr>
        <w:jc w:val="both"/>
      </w:pPr>
      <w:r w:rsidRPr="00717C43">
        <w:tab/>
        <w:t>Predlagatelj je podnio prijedlog za pokretanje stečajnog postupka nad dužnikom</w:t>
      </w:r>
      <w:r w:rsidR="00AE381D">
        <w:t xml:space="preserve"> </w:t>
      </w:r>
      <w:r w:rsidR="00AE381D" w:rsidRPr="00B37E10">
        <w:t>VETERINARSKA AMBULANTA POREČ d.o.o., Poreč, Mate Vlašića bb, OIB: 30182032532</w:t>
      </w:r>
      <w:r w:rsidR="00AE381D">
        <w:t xml:space="preserve">, te je na okolnost vjerojatnosti </w:t>
      </w:r>
      <w:r w:rsidR="005C1468">
        <w:t xml:space="preserve">svoje </w:t>
      </w:r>
      <w:r w:rsidR="00AE381D">
        <w:t>tražbine</w:t>
      </w:r>
      <w:r w:rsidR="005C1468">
        <w:t xml:space="preserve"> i postojanja stečajnog razloga</w:t>
      </w:r>
      <w:r w:rsidR="00AE381D">
        <w:t xml:space="preserve"> </w:t>
      </w:r>
      <w:r w:rsidRPr="00717C43">
        <w:t xml:space="preserve">dostavio </w:t>
      </w:r>
      <w:r>
        <w:t>preslike ovršnih isprava temeljem kojih je evidentirano dugovanje na računima poreznog dužnika</w:t>
      </w:r>
      <w:r w:rsidR="00AE381D">
        <w:t>, i</w:t>
      </w:r>
      <w:r w:rsidR="00B838E8">
        <w:t xml:space="preserve"> Potvrdu </w:t>
      </w:r>
      <w:r w:rsidRPr="00717C43">
        <w:t xml:space="preserve"> </w:t>
      </w:r>
      <w:r w:rsidR="00B838E8">
        <w:t xml:space="preserve">Ministarstva financija, Porezne uprave, Područnog ureda Istra, Primorje, Lika, na temelju podataka FINA-e, da na računu dužnika na dan </w:t>
      </w:r>
      <w:r w:rsidR="006269D0">
        <w:t>14. srpnja 2015. g. postoje nepodmirene obveze evidentirane u Očevidniku redoslijeda plaćanja u iznosu od 428.820,74 kn te 397 dana neprekidne blokade.</w:t>
      </w:r>
      <w:r w:rsidR="005C1468">
        <w:t xml:space="preserve"> </w:t>
      </w:r>
    </w:p>
    <w:p w:rsidRDefault="005C1468" w:rsidP="00A035C5" w:rsidR="00A035C5">
      <w:pPr>
        <w:jc w:val="both"/>
      </w:pPr>
      <w:r>
        <w:tab/>
        <w:t>Stoga je</w:t>
      </w:r>
      <w:r w:rsidR="00A035C5" w:rsidRPr="00717C43">
        <w:t xml:space="preserve"> sukladno čl. 39. st. 2. Stečajnog zakona (</w:t>
      </w:r>
      <w:r w:rsidR="00A035C5">
        <w:t xml:space="preserve">Narodne novine broj 44/96, 29/99, 129/00, 123/03, 82/06, 116/10, 25/12, 133/12, </w:t>
      </w:r>
      <w:r w:rsidR="00A035C5" w:rsidRPr="00717C43">
        <w:t>dalje: SZ</w:t>
      </w:r>
      <w:r w:rsidR="00A035C5">
        <w:t>)</w:t>
      </w:r>
      <w:r w:rsidR="00A035C5" w:rsidRPr="00717C43">
        <w:t xml:space="preserve">, </w:t>
      </w:r>
      <w:r>
        <w:t xml:space="preserve">ocijenjeno da je predlagatelj </w:t>
      </w:r>
      <w:r w:rsidR="00A035C5" w:rsidRPr="00717C43">
        <w:t>ovlašten podnijeti prijedlog za otvaranje stečajnoga postupka</w:t>
      </w:r>
      <w:r>
        <w:t xml:space="preserve"> nad navedenim dužnikom</w:t>
      </w:r>
      <w:r w:rsidR="00A035C5" w:rsidRPr="00717C43">
        <w:t>.</w:t>
      </w:r>
    </w:p>
    <w:p w:rsidRDefault="00A035C5" w:rsidP="00A035C5" w:rsidR="00A035C5">
      <w:pPr>
        <w:jc w:val="both"/>
      </w:pPr>
      <w:r>
        <w:tab/>
      </w:r>
      <w:r w:rsidR="005C1468">
        <w:t>Slijedom navedenog a po odredbi čl. 42. st. 1. SZ-a, nakon što je predlagatelj uplatio predujam za pokriće troškova postupka prema nalogu suda, pokrenut prethodni postupak</w:t>
      </w:r>
      <w:r>
        <w:t xml:space="preserve"> </w:t>
      </w:r>
      <w:r w:rsidR="005C1468">
        <w:t>rješenjem ovoga suda posl.br. 2 St-66/15-6 od 7. listopada 2015. g., kojim je s</w:t>
      </w:r>
      <w:r w:rsidRPr="004C03E1">
        <w:t xml:space="preserve">ukladno odredbi čl. </w:t>
      </w:r>
      <w:smartTag w:element="metricconverter" w:uri="urn:schemas-microsoft-com:office:smarttags">
        <w:smartTagPr>
          <w:attr w:val="42. st" w:name="ProductID"/>
        </w:smartTagPr>
        <w:r w:rsidRPr="004C03E1">
          <w:t>42. st</w:t>
        </w:r>
      </w:smartTag>
      <w:r w:rsidR="005C1468">
        <w:t>. 2. SZ-a imenovan</w:t>
      </w:r>
      <w:r w:rsidRPr="004C03E1">
        <w:t xml:space="preserve"> privremeni stečajni upravitelj.</w:t>
      </w:r>
      <w:r w:rsidR="00476D45">
        <w:t xml:space="preserve"> Ročište radi izjašnjenja o </w:t>
      </w:r>
      <w:r w:rsidR="00476D45">
        <w:lastRenderedPageBreak/>
        <w:t>prijedlogu i utvrđivanja uvjeta za otvaranje stečajnog postupka nad dužnikom zakazano je za 19. studenog 2015. g.</w:t>
      </w:r>
    </w:p>
    <w:p w:rsidRDefault="00476D45" w:rsidP="00A035C5" w:rsidR="00476D45">
      <w:pPr>
        <w:jc w:val="both"/>
      </w:pPr>
      <w:r>
        <w:tab/>
      </w:r>
      <w:r w:rsidR="00254006">
        <w:t xml:space="preserve">Dužnik je dana 6. studenog 2015. g. dostavio Potvrdu FINA-e od istog datuma iz koje proizlazi da na dan 6.11.2015. g. dužnik </w:t>
      </w:r>
      <w:r w:rsidR="00254006" w:rsidRPr="00B37E10">
        <w:t>VETERINARSKA AMBULANTA POREČ d.o.o., Poreč, Mate Vlašića bb, OIB: 30182032532</w:t>
      </w:r>
      <w:r w:rsidR="00254006">
        <w:t>, na računima i novčanim sredstvima ima evidentirano 0 dana neprekidne blokade odnosno 126 dana blokade u prethodnih šest mjeseci zbog nepodmirenih osnova za plaćanje evidentiranih u Očevidniku redoslijeda za plaćanje, te da nepodmirene obveze na dan izdavanja potvrde iznose 0,00 kn.</w:t>
      </w:r>
    </w:p>
    <w:p w:rsidRDefault="00254006" w:rsidP="00A035C5" w:rsidR="00254006">
      <w:pPr>
        <w:jc w:val="both"/>
      </w:pPr>
      <w:r>
        <w:tab/>
        <w:t xml:space="preserve">Na ročištu dana 19. studenog 2015. g. privremeni stečajni upravitelj je iznio izvješće prema nalogu suda iz rješenja od 7. listopada 2015. g. te se izjasnio da postoje stečajni razlozi nesposobnosti za plaćanje jer da dužnik ne može trajnije ispunjavati svoje dospjele novčane obveze te da u Očevidniku redoslijeda osnova za plaćanje koji vodi FINA ima evidentirane neizvršene osnove za plaćanje a da okolnost da je dužnik podmirio ili da može podmiriti u cijelosti ili djelomično tražbine nekih vjerovnika sama po sebi ne znači da je sposoban za plaćanje. Također se izjasnio da je dužnik prezadužen jer njegova imovina ne pokriva postojeće obveze. </w:t>
      </w:r>
    </w:p>
    <w:p w:rsidRDefault="00254006" w:rsidP="00A035C5" w:rsidR="00254006">
      <w:pPr>
        <w:jc w:val="both"/>
      </w:pPr>
      <w:r>
        <w:tab/>
        <w:t xml:space="preserve">Priložio je Potvrdu Ministarstva financija, Porezne uprave, Područnog ureda Istra, Primorje, Lika, na temelju podataka FINA-e, da na računu dužnika na dan 17. studenog 2015. g. postoje nepodmirene obveze evidentirane u Očevidniku redoslijeda plaćanja u iznosu od 287.560,95 kn te 6 dana neprekidne blokade. </w:t>
      </w:r>
    </w:p>
    <w:p w:rsidRDefault="00254006" w:rsidP="00A035C5" w:rsidR="00254006">
      <w:pPr>
        <w:jc w:val="both"/>
      </w:pPr>
      <w:r>
        <w:tab/>
        <w:t>O</w:t>
      </w:r>
      <w:r w:rsidR="00A035C5">
        <w:t>dredbom čl. 53. st. 9. SZ</w:t>
      </w:r>
      <w:r>
        <w:t>-a</w:t>
      </w:r>
      <w:r w:rsidR="00A035C5">
        <w:t xml:space="preserve"> propisano</w:t>
      </w:r>
      <w:r>
        <w:t xml:space="preserve"> je</w:t>
      </w:r>
      <w:r w:rsidR="00A035C5">
        <w:t xml:space="preserve"> da će se, ako se utvrdi da je dužnik do završetka prethodnog postupka postao sposoban za plaćanje, postupak obustaviti</w:t>
      </w:r>
      <w:r>
        <w:t xml:space="preserve">. </w:t>
      </w:r>
    </w:p>
    <w:p w:rsidRDefault="00254006" w:rsidP="00A035C5" w:rsidR="00254006">
      <w:pPr>
        <w:jc w:val="both"/>
      </w:pPr>
      <w:r>
        <w:tab/>
        <w:t>Po odredbi čl. 4. st. 6. SZ-a, dužnik je nesposoban za plaćanje ako ne može trajnije ispunjavati svoje dospjele novčane obveze.</w:t>
      </w:r>
      <w:r w:rsidR="00922587">
        <w:t xml:space="preserve"> Okolnost da je dužnik podmirio ili da može podmiriti u cijelosti ili djelomično tražbine nekih vjerovnika sama po sebi ne znači da je on sposoban za plaćanje. </w:t>
      </w:r>
    </w:p>
    <w:p w:rsidRDefault="00922587" w:rsidP="00A035C5" w:rsidR="00922587">
      <w:pPr>
        <w:jc w:val="both"/>
      </w:pPr>
      <w:r>
        <w:tab/>
        <w:t>Odredbom čl. 4. st.7. SZ-a propisano je da će se smatrati da je dužnik nesposoban za plaćanje ako u Očevidniku redoslijeda osnova za plaćanje koji vodi FINA ima evidentirane neizvršene osnove za plaćanje u razdoblju duljem od 60 dana, a koje je trebalo, na temelju valjanih osnova za plaćanje, bez daljnjeg pristanka dužnika naplatiti s bilo kojeg od njegovih računa.</w:t>
      </w:r>
    </w:p>
    <w:p w:rsidRDefault="00922587" w:rsidP="00A035C5" w:rsidR="00922587">
      <w:pPr>
        <w:jc w:val="both"/>
      </w:pPr>
      <w:r>
        <w:tab/>
        <w:t>Odredbom čl. 4. st. 8. SZ-a propisano je da se predmnjeva iz st. 7. tog članka neće primijeniti ako dužnik tijekom prethodnog postupka podmiri sve tražbine koje je trebao na temelju valjanih osnova za plaćanje naplatiti sa svih njegovih računa, ili ako dođe do pristupanja dugu (čl. 50.). Podmirenje tražbina dužnik može dokazivati samo javno ili javno ovjerovljenom ispravom ili potvrdom FINA-e.</w:t>
      </w:r>
    </w:p>
    <w:p w:rsidRDefault="00922587" w:rsidP="00A035C5" w:rsidR="00922587">
      <w:pPr>
        <w:jc w:val="both"/>
      </w:pPr>
      <w:r>
        <w:tab/>
        <w:t>S obzirom da je Potvrdom FINA-e od 6.11.2015. g. dužnik dokazao da na taj dan nema nepodmirenih obveza i da nije u blokadi, proizlazi da je otpala predmnjeva iz čl. 4. st. 7. SZ-a o nesposobnosti dužnika za plaćanje</w:t>
      </w:r>
      <w:r w:rsidR="009C128D">
        <w:t>, pa su po odredbi čl. 53. st. 9. SZ-a nastali uvjeti za obustavu postupka</w:t>
      </w:r>
      <w:r w:rsidR="007B57CF">
        <w:t xml:space="preserve">. </w:t>
      </w:r>
      <w:r w:rsidR="009C128D">
        <w:t xml:space="preserve"> </w:t>
      </w:r>
    </w:p>
    <w:p w:rsidRDefault="00E55D3D" w:rsidP="00A035C5" w:rsidR="00E55D3D">
      <w:pPr>
        <w:jc w:val="both"/>
      </w:pPr>
      <w:r>
        <w:tab/>
        <w:t>Iz Potvrde Ministarstva financija, Porezne uprave, Područnog ureda Istra, Primorje, Lika, na temelju podataka FINA-e, da na računu dužnika na dan 17. studenog 2015. g. postoje nepodmirene obveze dužnika evidentirane u Očevidniku redoslijeda plaćanja u iznosu od 287.560,95 kn te 6 dana neprekidne blokade, proizlazi da do završetka prethodnog postupka kod dužnika nije niti ponovno nastupila predmnjeva iz odredbe čl. 4. st. 7. SZ-a o nesposobnosti za plaćanje.</w:t>
      </w:r>
    </w:p>
    <w:p w:rsidRDefault="00E55D3D" w:rsidP="00A035C5" w:rsidR="00E55D3D">
      <w:pPr>
        <w:jc w:val="both"/>
      </w:pPr>
      <w:r>
        <w:tab/>
        <w:t>Slijedom navedenog predlagatelj je neosnovano ustrajao kod prijedloga za otvaranje stečajnog postupka nad dužnikom, te je donesena odluka kao u točki I. izreke.</w:t>
      </w:r>
    </w:p>
    <w:p w:rsidRDefault="00E55D3D" w:rsidP="00A035C5" w:rsidR="00E55D3D">
      <w:pPr>
        <w:jc w:val="both"/>
      </w:pPr>
      <w:r>
        <w:tab/>
        <w:t xml:space="preserve">Po odredbi čl. 53. st. 9. SZ-a u slučaju obustave postupka iz razloga što je do završetka prethodnog postupka dužnik postao sposoban za plaćanje, troškove provedenog postupka snosi dužnik. </w:t>
      </w:r>
    </w:p>
    <w:p w:rsidRDefault="00E55D3D" w:rsidP="00A035C5" w:rsidR="00E55D3D" w:rsidRPr="00E1147E">
      <w:pPr>
        <w:jc w:val="both"/>
      </w:pPr>
      <w:r>
        <w:tab/>
        <w:t>S obzirom da je u vrijeme podnošenja prijedloga predlagatelj dokazao pretpostavke iz odredbe čl. 39. st. 2. SZ-a, te da je dužnik nakon toga, tijekom trajanja prethodnog postupka, postao sposoban za plaćanje, dužan je predlagatelju nadoknaditi opravd</w:t>
      </w:r>
      <w:r w:rsidR="007B57CF">
        <w:t xml:space="preserve">ane troškove postupka koji se sastoje od sastava prijedloga u iznosu od 6.920,00 kn </w:t>
      </w:r>
      <w:r w:rsidR="008C620F">
        <w:t xml:space="preserve">(tbr. 14. st. 1. Tarife  o </w:t>
      </w:r>
      <w:r w:rsidR="008C620F" w:rsidRPr="00E1147E">
        <w:t xml:space="preserve">nagradama i naknadi troškova za rad odvjetnika) </w:t>
      </w:r>
      <w:r w:rsidR="007B57CF" w:rsidRPr="00E1147E">
        <w:t xml:space="preserve">i troškova te nagrade privremenog stečajnog upravitelja u iznosu od </w:t>
      </w:r>
      <w:r w:rsidR="008265D8" w:rsidRPr="00E1147E">
        <w:t>4.374,36 kn</w:t>
      </w:r>
      <w:r w:rsidR="008C620F" w:rsidRPr="00E1147E">
        <w:t>, prema ovosudnom rješenju posl.br. 2 St-66/15-20 od 23. studenog 2015. g.</w:t>
      </w:r>
      <w:r w:rsidR="007B57CF" w:rsidRPr="00E1147E">
        <w:t xml:space="preserve">, koji </w:t>
      </w:r>
      <w:r w:rsidR="008C620F" w:rsidRPr="00E1147E">
        <w:t>terete</w:t>
      </w:r>
      <w:r w:rsidR="007B57CF" w:rsidRPr="00E1147E">
        <w:t xml:space="preserve"> preduj</w:t>
      </w:r>
      <w:r w:rsidR="008C620F" w:rsidRPr="00E1147E">
        <w:t>am uplaćen po</w:t>
      </w:r>
      <w:r w:rsidR="007B57CF" w:rsidRPr="00E1147E">
        <w:t xml:space="preserve"> predlagatelj</w:t>
      </w:r>
      <w:r w:rsidR="008C620F" w:rsidRPr="00E1147E">
        <w:t>u</w:t>
      </w:r>
      <w:r w:rsidR="007B57CF" w:rsidRPr="00E1147E">
        <w:t>.</w:t>
      </w:r>
    </w:p>
    <w:p w:rsidRDefault="00A035C5" w:rsidP="00A035C5" w:rsidR="00A035C5" w:rsidRPr="00E1147E">
      <w:pPr>
        <w:jc w:val="both"/>
      </w:pPr>
    </w:p>
    <w:p w:rsidRDefault="00A035C5" w:rsidP="00A035C5" w:rsidR="00A035C5" w:rsidRPr="00DA15C9">
      <w:pPr>
        <w:jc w:val="both"/>
      </w:pPr>
    </w:p>
    <w:p w:rsidRDefault="00A035C5" w:rsidP="00A035C5" w:rsidR="00A035C5" w:rsidRPr="00DA15C9">
      <w:pPr>
        <w:jc w:val="center"/>
      </w:pPr>
      <w:r w:rsidRPr="00DA15C9">
        <w:t xml:space="preserve">U Pazinu, </w:t>
      </w:r>
      <w:r w:rsidR="00434DFE">
        <w:t>23</w:t>
      </w:r>
      <w:r w:rsidR="00E55D3D">
        <w:t>. studenog</w:t>
      </w:r>
      <w:r w:rsidRPr="00713F9C">
        <w:t xml:space="preserve"> 2015</w:t>
      </w:r>
      <w:r>
        <w:t>.</w:t>
      </w:r>
    </w:p>
    <w:p w:rsidRDefault="00A035C5" w:rsidP="00A035C5" w:rsidR="00A035C5">
      <w:pPr>
        <w:jc w:val="center"/>
      </w:pPr>
      <w:r w:rsidRPr="00DA15C9">
        <w:t xml:space="preserve">  </w:t>
      </w:r>
    </w:p>
    <w:p w:rsidRDefault="00A035C5" w:rsidP="00A035C5" w:rsidR="00A035C5" w:rsidRPr="00DA15C9">
      <w:pPr>
        <w:jc w:val="center"/>
      </w:pPr>
    </w:p>
    <w:p w:rsidRDefault="00A035C5" w:rsidP="00A035C5" w:rsidR="00A035C5" w:rsidRPr="00DA15C9">
      <w:pPr>
        <w:jc w:val="center"/>
      </w:pPr>
      <w:r w:rsidRPr="00DA15C9">
        <w:t xml:space="preserve">                                                             </w:t>
      </w:r>
      <w:r w:rsidRPr="00DA15C9">
        <w:tab/>
        <w:t xml:space="preserve"> </w:t>
      </w:r>
      <w:r w:rsidRPr="00DA15C9">
        <w:tab/>
      </w:r>
      <w:r w:rsidR="005A2C7E">
        <w:t xml:space="preserve">  </w:t>
      </w:r>
      <w:r w:rsidRPr="00DA15C9">
        <w:t>Stečajni sudac</w:t>
      </w:r>
    </w:p>
    <w:p w:rsidRDefault="00A035C5" w:rsidP="00A035C5" w:rsidR="00A035C5" w:rsidRPr="00DA15C9">
      <w:pPr>
        <w:jc w:val="center"/>
      </w:pPr>
      <w:r w:rsidRPr="00DA15C9">
        <w:tab/>
        <w:t xml:space="preserve">                                                                  </w:t>
      </w:r>
      <w:r>
        <w:t xml:space="preserve">  </w:t>
      </w:r>
      <w:r w:rsidRPr="00DA15C9">
        <w:t>Adrijana Labinjan Skok, v.r.</w:t>
      </w:r>
    </w:p>
    <w:p w:rsidRDefault="00A035C5" w:rsidP="00A035C5" w:rsidR="00A035C5">
      <w:pPr>
        <w:jc w:val="both"/>
      </w:pPr>
    </w:p>
    <w:p w:rsidRDefault="00A035C5" w:rsidP="00A035C5" w:rsidR="00A035C5">
      <w:pPr>
        <w:jc w:val="both"/>
      </w:pPr>
    </w:p>
    <w:p w:rsidRDefault="00A035C5" w:rsidP="00A035C5" w:rsidR="00A035C5">
      <w:pPr>
        <w:jc w:val="both"/>
      </w:pPr>
    </w:p>
    <w:p w:rsidRDefault="00A035C5" w:rsidP="00A035C5" w:rsidR="00A035C5" w:rsidRPr="00DA15C9">
      <w:pPr>
        <w:jc w:val="both"/>
      </w:pPr>
    </w:p>
    <w:p w:rsidRDefault="00A035C5" w:rsidP="00A035C5" w:rsidR="00A035C5" w:rsidRPr="00DA15C9">
      <w:pPr>
        <w:jc w:val="both"/>
      </w:pPr>
    </w:p>
    <w:p w:rsidRDefault="00EE2B7D" w:rsidP="00EE2B7D" w:rsidR="00EE2B7D">
      <w:r>
        <w:t>UPUTA O PRAVNOM LIJEKU:</w:t>
      </w:r>
    </w:p>
    <w:p w:rsidRDefault="00EE2B7D" w:rsidP="00EE2B7D" w:rsidR="00EE2B7D">
      <w:pPr>
        <w:ind w:firstLine="720"/>
        <w:jc w:val="both"/>
      </w:pPr>
      <w:r>
        <w:t>Protiv ove odluke nezadovoljna stranka može podnijeti žalbu u roku od 8 dana od dana dostave prijepisa iste. Žalba se podnosi putem ovoga suda u dovoljnom broju primjerka za sud i protivnu stranu, a o žalbi odlučuje Visoki trgovački sud Republike Hrvatske.</w:t>
      </w:r>
    </w:p>
    <w:p w:rsidRDefault="00EE2B7D" w:rsidP="00A035C5" w:rsidR="00EE2B7D">
      <w:pPr>
        <w:jc w:val="both"/>
      </w:pPr>
    </w:p>
    <w:p w:rsidRDefault="00A035C5" w:rsidP="00A035C5" w:rsidR="00E55D3D">
      <w:pPr>
        <w:jc w:val="both"/>
      </w:pPr>
      <w:r w:rsidRPr="004E6F95">
        <w:t>DNA:</w:t>
      </w:r>
    </w:p>
    <w:p w:rsidRDefault="00E55D3D" w:rsidP="00A035C5" w:rsidR="00E55D3D">
      <w:pPr>
        <w:jc w:val="both"/>
      </w:pPr>
      <w:r>
        <w:t>- predlagatelj</w:t>
      </w:r>
      <w:r w:rsidRPr="004E6F95">
        <w:t xml:space="preserve"> po </w:t>
      </w:r>
      <w:r>
        <w:t>ŽDO u Puli - Pola</w:t>
      </w:r>
      <w:r w:rsidRPr="004E6F95">
        <w:t xml:space="preserve"> </w:t>
      </w:r>
    </w:p>
    <w:p w:rsidRDefault="00E55D3D" w:rsidP="00E55D3D" w:rsidR="00E55D3D">
      <w:r>
        <w:t>- privremeni s</w:t>
      </w:r>
      <w:r w:rsidRPr="00F100FA">
        <w:t>tečajni upravitelj</w:t>
      </w:r>
      <w:r w:rsidRPr="00E55D3D">
        <w:t xml:space="preserve"> </w:t>
      </w:r>
      <w:r>
        <w:t>Zdravko Tešić, Ogulin, Bukovnik 36</w:t>
      </w:r>
    </w:p>
    <w:p w:rsidRDefault="00E55D3D" w:rsidP="00E55D3D" w:rsidR="00E55D3D">
      <w:r>
        <w:t>- dužnik pp</w:t>
      </w:r>
    </w:p>
    <w:p w:rsidRDefault="00E55D3D" w:rsidP="00E55D3D" w:rsidR="00E55D3D">
      <w:r>
        <w:t>- e-oglasna ploča suda (za stečaj) – 8 dana</w:t>
      </w:r>
    </w:p>
    <w:p w:rsidRDefault="00EE2B7D" w:rsidP="00E55D3D" w:rsidR="00EE2B7D">
      <w:r>
        <w:t>- oglasna ploča suda – 8 dana</w:t>
      </w:r>
    </w:p>
    <w:p w:rsidRDefault="00E55D3D" w:rsidP="00E55D3D" w:rsidR="00E55D3D" w:rsidRPr="004E6F95">
      <w:pPr>
        <w:jc w:val="both"/>
      </w:pPr>
      <w:r w:rsidRPr="004E6F95">
        <w:t xml:space="preserve">- FINA </w:t>
      </w:r>
      <w:r>
        <w:t>– Poslovnica Poreč, V. Nazora 2 – po pravomoćnosti</w:t>
      </w:r>
    </w:p>
    <w:p w:rsidRDefault="00E55D3D" w:rsidP="00E55D3D" w:rsidR="00E55D3D" w:rsidRPr="004E6F95">
      <w:pPr>
        <w:jc w:val="both"/>
      </w:pPr>
      <w:r w:rsidRPr="004E6F95">
        <w:t xml:space="preserve">- </w:t>
      </w:r>
      <w:r w:rsidR="00EE2B7D">
        <w:t>Porezna uprava – Ispostava Poreč, M. Vlašića 20</w:t>
      </w:r>
      <w:r>
        <w:t xml:space="preserve"> – po pravomoćnosti</w:t>
      </w:r>
    </w:p>
    <w:p w:rsidRDefault="00EE2B7D" w:rsidP="00E55D3D" w:rsidR="00E55D3D" w:rsidRPr="004E6F95">
      <w:pPr>
        <w:jc w:val="both"/>
      </w:pPr>
      <w:r>
        <w:t>- sudski registar ovoga suda</w:t>
      </w:r>
      <w:r w:rsidR="00E55D3D">
        <w:t xml:space="preserve"> – po pravomoćnosti</w:t>
      </w:r>
    </w:p>
    <w:p w:rsidRDefault="00E55D3D" w:rsidP="00A035C5" w:rsidR="00E55D3D">
      <w:pPr>
        <w:jc w:val="both"/>
      </w:pPr>
    </w:p>
    <w:p w:rsidRDefault="00E55D3D" w:rsidP="00A035C5" w:rsidR="00E55D3D">
      <w:pPr>
        <w:jc w:val="both"/>
      </w:pPr>
    </w:p>
    <w:p w:rsidRDefault="00E55D3D" w:rsidP="00A035C5" w:rsidR="00E55D3D" w:rsidRPr="004E6F95">
      <w:pPr>
        <w:jc w:val="both"/>
      </w:pPr>
    </w:p>
    <w:p w:rsidRDefault="00A035C5" w:rsidP="00A035C5" w:rsidR="00A035C5" w:rsidRPr="00DA15C9"/>
    <w:p w:rsidRDefault="00A035C5" w:rsidP="00A035C5" w:rsidR="00A035C5" w:rsidRPr="00DA15C9"/>
    <w:p w:rsidRDefault="00A035C5" w:rsidP="00A035C5" w:rsidR="00A035C5"/>
    <w:p w:rsidRDefault="00A035C5" w:rsidP="00A035C5" w:rsidR="00A035C5"/>
    <w:p w:rsidRDefault="00A035C5" w:rsidP="00A035C5" w:rsidR="00A035C5"/>
    <w:p w:rsidRDefault="00691363" w:rsidR="00500701"/>
    <w:sectPr w:rsidSect="00DA15C9" w:rsidR="00500701">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35C5" w:rsidP="00A035C5" w:rsidR="00A035C5">
      <w:r>
        <w:separator/>
      </w:r>
    </w:p>
  </w:endnote>
  <w:endnote w:id="0" w:type="continuationSeparator">
    <w:p w:rsidRDefault="00A035C5" w:rsidP="00A035C5" w:rsidR="00A035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35C5" w:rsidP="00A035C5" w:rsidR="00A035C5">
      <w:r>
        <w:separator/>
      </w:r>
    </w:p>
  </w:footnote>
  <w:footnote w:id="0" w:type="continuationSeparator">
    <w:p w:rsidRDefault="00A035C5" w:rsidP="00A035C5" w:rsidR="00A035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494397"/>
      <w:docPartObj>
        <w:docPartGallery w:val="Page Numbers (Top of Page)"/>
        <w:docPartUnique/>
      </w:docPartObj>
    </w:sdtPr>
    <w:sdtEndPr/>
    <w:sdtContent>
      <w:p w:rsidRDefault="00EE2B7D" w:rsidR="00DA15C9">
        <w:pPr>
          <w:pStyle w:val="Zaglavlje"/>
          <w:jc w:val="center"/>
        </w:pPr>
        <w:r>
          <w:tab/>
        </w:r>
        <w:r>
          <w:fldChar w:fldCharType="begin"/>
        </w:r>
        <w:r>
          <w:instrText>PAGE   \* MERGEFORMAT</w:instrText>
        </w:r>
        <w:r>
          <w:fldChar w:fldCharType="separate"/>
        </w:r>
        <w:r w:rsidR="00691363">
          <w:rPr>
            <w:noProof/>
          </w:rPr>
          <w:t>3</w:t>
        </w:r>
        <w:r>
          <w:fldChar w:fldCharType="end"/>
        </w:r>
        <w:r>
          <w:tab/>
        </w:r>
        <w:r w:rsidR="007B57CF">
          <w:t>Posl.br.: 2 St-66/15-21</w:t>
        </w:r>
      </w:p>
    </w:sdtContent>
  </w:sdt>
  <w:p w:rsidRDefault="00691363" w:rsidR="00DA15C9">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035C5"/>
    <w:rsid w:val="00254006"/>
    <w:rsid w:val="00434DFE"/>
    <w:rsid w:val="00476D45"/>
    <w:rsid w:val="00554328"/>
    <w:rsid w:val="005A2C7E"/>
    <w:rsid w:val="005C1468"/>
    <w:rsid w:val="006269D0"/>
    <w:rsid w:val="00691363"/>
    <w:rsid w:val="007B57CF"/>
    <w:rsid w:val="008265D8"/>
    <w:rsid w:val="008C620F"/>
    <w:rsid w:val="00922587"/>
    <w:rsid w:val="00985388"/>
    <w:rsid w:val="009C128D"/>
    <w:rsid w:val="00A035C5"/>
    <w:rsid w:val="00AE381D"/>
    <w:rsid w:val="00B838E8"/>
    <w:rsid w:val="00E1147E"/>
    <w:rsid w:val="00E55D3D"/>
    <w:rsid w:val="00EE2B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035C5"/>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035C5"/>
    <w:pPr>
      <w:tabs>
        <w:tab w:pos="4536" w:val="center"/>
        <w:tab w:pos="9072" w:val="right"/>
      </w:tabs>
    </w:pPr>
  </w:style>
  <w:style w:customStyle="true" w:styleId="ZaglavljeChar" w:type="character">
    <w:name w:val="Zaglavlje Char"/>
    <w:basedOn w:val="Zadanifontodlomka"/>
    <w:link w:val="Zaglavlje"/>
    <w:uiPriority w:val="99"/>
    <w:rsid w:val="00A035C5"/>
    <w:rPr>
      <w:rFonts w:cs="Times New Roman" w:eastAsia="Times New Roman" w:hAnsi="Times New Roman" w:ascii="Times New Roman"/>
      <w:bCs/>
      <w:sz w:val="24"/>
      <w:szCs w:val="24"/>
      <w:lang w:eastAsia="hr-HR"/>
    </w:rPr>
  </w:style>
  <w:style w:styleId="Tekstbalonia" w:type="paragraph">
    <w:name w:val="Balloon Text"/>
    <w:basedOn w:val="Normal"/>
    <w:link w:val="TekstbaloniaChar"/>
    <w:uiPriority w:val="99"/>
    <w:semiHidden/>
    <w:unhideWhenUsed/>
    <w:rsid w:val="00A035C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035C5"/>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A035C5"/>
    <w:pPr>
      <w:tabs>
        <w:tab w:pos="4536" w:val="center"/>
        <w:tab w:pos="9072" w:val="right"/>
      </w:tabs>
    </w:pPr>
  </w:style>
  <w:style w:customStyle="true" w:styleId="PodnojeChar" w:type="character">
    <w:name w:val="Podnožje Char"/>
    <w:basedOn w:val="Zadanifontodlomka"/>
    <w:link w:val="Podnoje"/>
    <w:uiPriority w:val="99"/>
    <w:rsid w:val="00A035C5"/>
    <w:rPr>
      <w:rFonts w:cs="Times New Roman" w:eastAsia="Times New Roman" w:hAnsi="Times New Roman" w:ascii="Times New Roman"/>
      <w:bCs/>
      <w:sz w:val="24"/>
      <w:szCs w:val="24"/>
      <w:lang w:eastAsia="hr-HR"/>
    </w:rPr>
  </w:style>
  <w:style w:styleId="Tekstrezerviranogmjesta" w:type="character">
    <w:name w:val="Placeholder Text"/>
    <w:basedOn w:val="Zadanifontodlomka"/>
    <w:uiPriority w:val="99"/>
    <w:semiHidden/>
    <w:rsid w:val="00691363"/>
    <w:rPr>
      <w:color w:val="808080"/>
      <w:bdr w:space="0" w:sz="0" w:color="auto" w:val="none"/>
      <w:shd w:fill="auto" w:color="auto" w:val="clear"/>
    </w:rPr>
  </w:style>
  <w:style w:customStyle="true" w:styleId="eSPISCCParagraphDefaultFont" w:type="character">
    <w:name w:val="eSPIS_CC_Paragraph Default Font"/>
    <w:basedOn w:val="Zadanifontodlomka"/>
    <w:rsid w:val="00691363"/>
    <w:rPr>
      <w:rFonts w:cs="Times New Roman" w:hAnsi="Times New Roman" w:ascii="Times New Roman"/>
      <w:b/>
      <w:sz w:val="24"/>
      <w:szCs w:val="16"/>
      <w:bdr w:space="0" w:sz="0" w:color="auto" w:val="none"/>
      <w:shd w:fill="auto" w:color="auto" w:val="clear"/>
      <w:lang w:val="hr-HR"/>
    </w:rPr>
  </w:style>
  <w:style w:customStyle="true" w:styleId="PozadinaSvijetloZuta" w:type="character">
    <w:name w:val="Pozadina_SvijetloZuta"/>
    <w:basedOn w:val="Zadanifontodlomka"/>
    <w:rsid w:val="00691363"/>
    <w:rPr>
      <w:b/>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691363"/>
    <w:rPr>
      <w:rFonts w:cs="Times New Roman" w:hAnsi="Times New Roman" w:ascii="Times New Roman"/>
      <w:b w:val="false"/>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691363"/>
    <w:rPr>
      <w:rFonts w:cs="Times New Roman" w:hAnsi="Times New Roman" w:ascii="Times New Roman"/>
      <w:b w:val="false"/>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035C5"/>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035C5"/>
    <w:pPr>
      <w:tabs>
        <w:tab w:pos="4536" w:val="center"/>
        <w:tab w:pos="9072" w:val="right"/>
      </w:tabs>
    </w:pPr>
  </w:style>
  <w:style w:customStyle="1" w:styleId="ZaglavljeChar" w:type="character">
    <w:name w:val="Zaglavlje Char"/>
    <w:basedOn w:val="Zadanifontodlomka"/>
    <w:link w:val="Zaglavlje"/>
    <w:uiPriority w:val="99"/>
    <w:rsid w:val="00A035C5"/>
    <w:rPr>
      <w:rFonts w:ascii="Times New Roman" w:cs="Times New Roman" w:eastAsia="Times New Roman" w:hAnsi="Times New Roman"/>
      <w:bCs/>
      <w:sz w:val="24"/>
      <w:szCs w:val="24"/>
      <w:lang w:eastAsia="hr-HR"/>
    </w:rPr>
  </w:style>
  <w:style w:styleId="Tekstbalonia" w:type="paragraph">
    <w:name w:val="Balloon Text"/>
    <w:basedOn w:val="Normal"/>
    <w:link w:val="TekstbaloniaChar"/>
    <w:uiPriority w:val="99"/>
    <w:semiHidden/>
    <w:unhideWhenUsed/>
    <w:rsid w:val="00A035C5"/>
    <w:rPr>
      <w:rFonts w:ascii="Tahoma" w:cs="Tahoma" w:hAnsi="Tahoma"/>
      <w:sz w:val="16"/>
      <w:szCs w:val="16"/>
    </w:rPr>
  </w:style>
  <w:style w:customStyle="1" w:styleId="TekstbaloniaChar" w:type="character">
    <w:name w:val="Tekst balončića Char"/>
    <w:basedOn w:val="Zadanifontodlomka"/>
    <w:link w:val="Tekstbalonia"/>
    <w:uiPriority w:val="99"/>
    <w:semiHidden/>
    <w:rsid w:val="00A035C5"/>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A035C5"/>
    <w:pPr>
      <w:tabs>
        <w:tab w:pos="4536" w:val="center"/>
        <w:tab w:pos="9072" w:val="right"/>
      </w:tabs>
    </w:pPr>
  </w:style>
  <w:style w:customStyle="1" w:styleId="PodnojeChar" w:type="character">
    <w:name w:val="Podnožje Char"/>
    <w:basedOn w:val="Zadanifontodlomka"/>
    <w:link w:val="Podnoje"/>
    <w:uiPriority w:val="99"/>
    <w:rsid w:val="00A035C5"/>
    <w:rPr>
      <w:rFonts w:ascii="Times New Roman" w:cs="Times New Roman" w:eastAsia="Times New Roman" w:hAnsi="Times New Roman"/>
      <w:bCs/>
      <w:sz w:val="24"/>
      <w:szCs w:val="24"/>
      <w:lang w:eastAsia="hr-HR"/>
    </w:rPr>
  </w:style>
  <w:style w:styleId="Tekstrezerviranogmjesta" w:type="character">
    <w:name w:val="Placeholder Text"/>
    <w:basedOn w:val="Zadanifontodlomka"/>
    <w:uiPriority w:val="99"/>
    <w:semiHidden/>
    <w:rsid w:val="00691363"/>
    <w:rPr>
      <w:color w:val="808080"/>
      <w:bdr w:color="auto" w:space="0" w:sz="0" w:val="none"/>
      <w:shd w:color="auto" w:fill="auto" w:val="clear"/>
    </w:rPr>
  </w:style>
  <w:style w:customStyle="1" w:styleId="eSPISCCParagraphDefaultFont" w:type="character">
    <w:name w:val="eSPIS_CC_Paragraph Default Font"/>
    <w:basedOn w:val="Zadanifontodlomka"/>
    <w:rsid w:val="00691363"/>
    <w:rPr>
      <w:rFonts w:ascii="Times New Roman" w:cs="Times New Roman" w:hAnsi="Times New Roman"/>
      <w:b/>
      <w:sz w:val="24"/>
      <w:szCs w:val="16"/>
      <w:bdr w:color="auto" w:space="0" w:sz="0" w:val="none"/>
      <w:shd w:color="auto" w:fill="auto" w:val="clear"/>
      <w:lang w:val="hr-HR"/>
    </w:rPr>
  </w:style>
  <w:style w:customStyle="1" w:styleId="PozadinaSvijetloZuta" w:type="character">
    <w:name w:val="Pozadina_SvijetloZuta"/>
    <w:basedOn w:val="Zadanifontodlomka"/>
    <w:rsid w:val="00691363"/>
    <w:rPr>
      <w:b/>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691363"/>
    <w:rPr>
      <w:rFonts w:ascii="Times New Roman" w:cs="Times New Roman" w:hAnsi="Times New Roman"/>
      <w:b w:val="0"/>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691363"/>
    <w:rPr>
      <w:rFonts w:ascii="Times New Roman" w:cs="Times New Roman" w:hAnsi="Times New Roman"/>
      <w:b w:val="0"/>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izvorni_sadrzaj>
    <derivirana_varijabla naziv="DomainObject.Predmet.Broj_1">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2015.</izvorni_sadrzaj>
    <derivirana_varijabla naziv="DomainObject.Predmet.DatumOsnivanja_1">27.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St-66/2015</izvorni_sadrzaj>
    <derivirana_varijabla naziv="DomainObject.Predmet.OznakaBroj_1">St-66/2015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VETERINARSKA AMBULANTA POREČ d.o.o. POREČ zastupanog po punomoćniku odvj. ĐORĐE PERKOVIĆ</izvorni_sadrzaj>
    <derivirana_varijabla naziv="DomainObject.Predmet.ProtustrankaFormated_1">  VETERINARSKA AMBULANTA POREČ d.o.o. POREČ zastupanog po punomoćniku odvj. ĐORĐE PERKOVIĆ</derivirana_varijabla>
  </DomainObject.Predmet.ProtustrankaFormated>
  <DomainObject.Predmet.ProtustrankaFormatedOIB>
    <izvorni_sadrzaj>  VETERINARSKA AMBULANTA POREČ d.o.o. POREČ, OIB 30182032532 zastupanog po punomoćniku odvj. ĐORĐE PERKOVIĆ</izvorni_sadrzaj>
    <derivirana_varijabla naziv="DomainObject.Predmet.ProtustrankaFormatedOIB_1">  VETERINARSKA AMBULANTA POREČ d.o.o. POREČ, OIB 30182032532 zastupanog po punomoćniku odvj. ĐORĐE PERKOVIĆ</derivirana_varijabla>
  </DomainObject.Predmet.ProtustrankaFormatedOIB>
  <DomainObject.Predmet.ProtustrankaFormatedWithAdress>
    <izvorni_sadrzaj> VETERINARSKA AMBULANTA POREČ d.o.o. POREČ, Mate Vlašića/bb, 52440 Poreč zastupanog po punomoćniku odvj. ĐORĐE PERKOVIĆ</izvorni_sadrzaj>
    <derivirana_varijabla naziv="DomainObject.Predmet.ProtustrankaFormatedWithAdress_1"> VETERINARSKA AMBULANTA POREČ d.o.o. POREČ, Mate Vlašića/bb, 52440 Poreč zastupanog po punomoćniku odvj. ĐORĐE PERKOVIĆ</derivirana_varijabla>
  </DomainObject.Predmet.ProtustrankaFormatedWithAdress>
  <DomainObject.Predmet.ProtustrankaFormatedWithAdressOIB>
    <izvorni_sadrzaj> VETERINARSKA AMBULANTA POREČ d.o.o. POREČ, OIB 30182032532, Mate Vlašića/bb, 52440 Poreč zastupanog po punomoćniku odvj. ĐORĐE PERKOVIĆ</izvorni_sadrzaj>
    <derivirana_varijabla naziv="DomainObject.Predmet.ProtustrankaFormatedWithAdressOIB_1"> VETERINARSKA AMBULANTA POREČ d.o.o. POREČ, OIB 30182032532, Mate Vlašića/bb, 52440 Poreč zastupanog po punomoćniku odvj. ĐORĐE PERKOVIĆ</derivirana_varijabla>
  </DomainObject.Predmet.ProtustrankaFormatedWithAdressOIB>
  <DomainObject.Predmet.ProtustrankaWithAdress>
    <izvorni_sadrzaj>VETERINARSKA AMBULANTA POREČ d.o.o. POREČ Mate Vlašića/bb, 52440 Poreč</izvorni_sadrzaj>
    <derivirana_varijabla naziv="DomainObject.Predmet.ProtustrankaWithAdress_1">VETERINARSKA AMBULANTA POREČ d.o.o. POREČ Mate Vlašića/bb, 52440 Poreč</derivirana_varijabla>
  </DomainObject.Predmet.ProtustrankaWithAdress>
  <DomainObject.Predmet.ProtustrankaWithAdressOIB>
    <izvorni_sadrzaj>VETERINARSKA AMBULANTA POREČ d.o.o. POREČ, OIB 30182032532, Mate Vlašića/bb, 52440 Poreč</izvorni_sadrzaj>
    <derivirana_varijabla naziv="DomainObject.Predmet.ProtustrankaWithAdressOIB_1">VETERINARSKA AMBULANTA POREČ d.o.o. POREČ, OIB 30182032532, Mate Vlašića/bb, 52440 Poreč</derivirana_varijabla>
  </DomainObject.Predmet.ProtustrankaWithAdressOIB>
  <DomainObject.Predmet.ProtustrankaNazivFormated>
    <izvorni_sadrzaj>VETERINARSKA AMBULANTA POREČ d.o.o. POREČ</izvorni_sadrzaj>
    <derivirana_varijabla naziv="DomainObject.Predmet.ProtustrankaNazivFormated_1">VETERINARSKA AMBULANTA POREČ d.o.o. POREČ</derivirana_varijabla>
  </DomainObject.Predmet.ProtustrankaNazivFormated>
  <DomainObject.Predmet.ProtustrankaNazivFormatedOIB>
    <izvorni_sadrzaj>VETERINARSKA AMBULANTA POREČ d.o.o. POREČ, OIB 30182032532</izvorni_sadrzaj>
    <derivirana_varijabla naziv="DomainObject.Predmet.ProtustrankaNazivFormatedOIB_1">VETERINARSKA AMBULANTA POREČ d.o.o. POREČ, OIB 30182032532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Istra, Primorje, Lika, zastupanog po punomoćniku ŽDO PULA</izvorni_sadrzaj>
    <derivirana_varijabla naziv="DomainObject.Predmet.StrankaFormated_1">  REPUBLIKA HRVATSKA, MINISTARSTVO FINANCIJA, POREZNA UPRAVA, Područni ured Istra, Primorje, Lika, zastupanog po punomoćniku ŽDO PULA</derivirana_varijabla>
  </DomainObject.Predmet.StrankaFormated>
  <DomainObject.Predmet.StrankaFormatedOIB>
    <izvorni_sadrzaj>  REPUBLIKA HRVATSKA, MINISTARSTVO FINANCIJA, POREZNA UPRAVA, Područni ured Istra, Primorje, Lika,, OIB 52634238587 zastupanog po punomoćniku ŽDO PULA</izvorni_sadrzaj>
    <derivirana_varijabla naziv="DomainObject.Predmet.StrankaFormatedOIB_1">  REPUBLIKA HRVATSKA, MINISTARSTVO FINANCIJA, POREZNA UPRAVA, Područni ured Istra, Primorje, Lika,, OIB 52634238587 zastupanog po punomoćniku ŽDO PULA</derivirana_varijabla>
  </DomainObject.Predmet.StrankaFormatedOIB>
  <DomainObject.Predmet.StrankaFormatedWithAdress>
    <izvorni_sadrzaj> REPUBLIKA HRVATSKA, MINISTARSTVO FINANCIJA, POREZNA UPRAVA, Područni ured Istra, Primorje, Lika, zastupanog po punomoćniku ŽDO PULA</izvorni_sadrzaj>
    <derivirana_varijabla naziv="DomainObject.Predmet.StrankaFormatedWithAdress_1"> REPUBLIKA HRVATSKA, MINISTARSTVO FINANCIJA, POREZNA UPRAVA, Područni ured Istra, Primorje, Lika, zastupanog po punomoćniku ŽDO PULA</derivirana_varijabla>
  </DomainObject.Predmet.StrankaFormatedWithAdress>
  <DomainObject.Predmet.StrankaFormatedWithAdressOIB>
    <izvorni_sadrzaj> REPUBLIKA HRVATSKA, MINISTARSTVO FINANCIJA, POREZNA UPRAVA, Područni ured Istra, Primorje, Lika,, OIB 52634238587 zastupanog po punomoćniku ŽDO PULA</izvorni_sadrzaj>
    <derivirana_varijabla naziv="DomainObject.Predmet.StrankaFormatedWithAdressOIB_1"> REPUBLIKA HRVATSKA, MINISTARSTVO FINANCIJA, POREZNA UPRAVA, Područni ured Istra, Primorje, Lika,, OIB 52634238587 zastupanog po punomoćniku ŽDO PULA</derivirana_varijabla>
  </DomainObject.Predmet.StrankaFormatedWithAdressOIB>
  <DomainObject.Predmet.StrankaWithAdress>
    <izvorni_sadrzaj>REPUBLIKA HRVATSKA, MINISTARSTVO FINANCIJA, POREZNA UPRAVA, Područni ured Istra, Primorje, Lika, </izvorni_sadrzaj>
    <derivirana_varijabla naziv="DomainObject.Predmet.StrankaWithAdress_1">REPUBLIKA HRVATSKA, MINISTARSTVO FINANCIJA, POREZNA UPRAVA, Područni ured Istra, Primorje, Lika, </derivirana_varijabla>
  </DomainObject.Predmet.StrankaWithAdress>
  <DomainObject.Predmet.StrankaWithAdressOIB>
    <izvorni_sadrzaj>REPUBLIKA HRVATSKA, MINISTARSTVO FINANCIJA, POREZNA UPRAVA, Područni ured Istra, Primorje, Lika,, OIB 52634238587</izvorni_sadrzaj>
    <derivirana_varijabla naziv="DomainObject.Predmet.StrankaWithAdressOIB_1">REPUBLIKA HRVATSKA, MINISTARSTVO FINANCIJA, POREZNA UPRAVA, Područni ured Istra, Primorje, Lika,, OIB 52634238587</derivirana_varijabla>
  </DomainObject.Predmet.StrankaWithAdressOIB>
  <DomainObject.Predmet.StrankaNazivFormated>
    <izvorni_sadrzaj>REPUBLIKA HRVATSKA, MINISTARSTVO FINANCIJA, POREZNA UPRAVA, Područni ured Istra, Primorje, Lika,</izvorni_sadrzaj>
    <derivirana_varijabla naziv="DomainObject.Predmet.StrankaNazivFormated_1">REPUBLIKA HRVATSKA, MINISTARSTVO FINANCIJA, POREZNA UPRAVA, Područni ured Istra, Primorje, Lika,</derivirana_varijabla>
  </DomainObject.Predmet.StrankaNazivFormated>
  <DomainObject.Predmet.StrankaNazivFormatedOIB>
    <izvorni_sadrzaj>REPUBLIKA HRVATSKA, MINISTARSTVO FINANCIJA, POREZNA UPRAVA, Područni ured Istra, Primorje, Lika,, OIB 52634238587</izvorni_sadrzaj>
    <derivirana_varijabla naziv="DomainObject.Predmet.StrankaNazivFormatedOIB_1">REPUBLIKA HRVATSKA, MINISTARSTVO FINANCIJA, POREZNA UPRAVA, Područni ured Istra, Primorje,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621106.92</izvorni_sadrzaj>
    <derivirana_varijabla naziv="DomainObject.Predmet.TrenutnaVrijednost_1">621106.92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REPUBLIKA HRVATSKA, MINISTARSTVO FINANCIJA, POREZNA UPRAVA, Područni ured Istra, Primorje, Lika, zastupanog po punomoćniku ŽDO PULA</item>
    </izvorni_sadrzaj>
    <derivirana_varijabla naziv="DomainObject.Predmet.StrankaListFormated_1">
      <item>REPUBLIKA HRVATSKA, MINISTARSTVO FINANCIJA, POREZNA UPRAVA, Područni ured Istra, Primorje, Lika, zastupanog po punomoćniku ŽDO PULA</item>
    </derivirana_varijabla>
  </DomainObject.Predmet.StrankaListFormated>
  <DomainObject.Predmet.StrankaListFormatedOIB>
    <izvorni_sadrzaj>
      <item>REPUBLIKA HRVATSKA, MINISTARSTVO FINANCIJA, POREZNA UPRAVA, Područni ured Istra, Primorje, Lika,, OIB 52634238587 zastupanog po punomoćniku ŽDO PULA</item>
    </izvorni_sadrzaj>
    <derivirana_varijabla naziv="DomainObject.Predmet.StrankaListFormatedOIB_1">
      <item>REPUBLIKA HRVATSKA, MINISTARSTVO FINANCIJA, POREZNA UPRAVA, Područni ured Istra, Primorje, Lika,, OIB 52634238587 zastupanog po punomoćniku ŽDO PULA</item>
    </derivirana_varijabla>
  </DomainObject.Predmet.StrankaListFormatedOIB>
  <DomainObject.Predmet.StrankaListFormatedWithAdress>
    <izvorni_sadrzaj>
      <item>REPUBLIKA HRVATSKA, MINISTARSTVO FINANCIJA, POREZNA UPRAVA, Područni ured Istra, Primorje, Lika, zastupanog po punomoćniku ŽDO PULA</item>
    </izvorni_sadrzaj>
    <derivirana_varijabla naziv="DomainObject.Predmet.StrankaListFormatedWithAdress_1">
      <item>REPUBLIKA HRVATSKA, MINISTARSTVO FINANCIJA, POREZNA UPRAVA, Područni ured Istra, Primorje, Lika, zastupanog po punomoćniku ŽDO PULA</item>
    </derivirana_varijabla>
  </DomainObject.Predmet.StrankaListFormatedWithAdress>
  <DomainObject.Predmet.StrankaListFormatedWithAdressOIB>
    <izvorni_sadrzaj>
      <item>REPUBLIKA HRVATSKA, MINISTARSTVO FINANCIJA, POREZNA UPRAVA, Područni ured Istra, Primorje, Lika,, OIB 52634238587 zastupanog po punomoćniku ŽDO PULA</item>
    </izvorni_sadrzaj>
    <derivirana_varijabla naziv="DomainObject.Predmet.StrankaListFormatedWithAdressOIB_1">
      <item>REPUBLIKA HRVATSKA, MINISTARSTVO FINANCIJA, POREZNA UPRAVA, Područni ured Istra, Primorje, Lika,, OIB 52634238587 zastupanog po punomoćniku ŽDO PULA</item>
    </derivirana_varijabla>
  </DomainObject.Predmet.StrankaListFormatedWithAdressOIB>
  <DomainObject.Predmet.StrankaListNazivFormated>
    <izvorni_sadrzaj>
      <item>REPUBLIKA HRVATSKA, MINISTARSTVO FINANCIJA, POREZNA UPRAVA, Područni ured Istra, Primorje, Lika,</item>
    </izvorni_sadrzaj>
    <derivirana_varijabla naziv="DomainObject.Predmet.StrankaListNazivFormated_1">
      <item>REPUBLIKA HRVATSKA, MINISTARSTVO FINANCIJA, POREZNA UPRAVA, Područni ured Istra, Primorje, Lika,</item>
    </derivirana_varijabla>
  </DomainObject.Predmet.StrankaListNazivFormated>
  <DomainObject.Predmet.StrankaListNazivFormatedOIB>
    <izvorni_sadrzaj>
      <item>REPUBLIKA HRVATSKA, MINISTARSTVO FINANCIJA, POREZNA UPRAVA, Područni ured Istra, Primorje, Lika,, OIB 52634238587</item>
    </izvorni_sadrzaj>
    <derivirana_varijabla naziv="DomainObject.Predmet.StrankaListNazivFormatedOIB_1">
      <item>REPUBLIKA HRVATSKA, MINISTARSTVO FINANCIJA, POREZNA UPRAVA, Područni ured Istra, Primorje, Lika,, OIB 52634238587</item>
    </derivirana_varijabla>
  </DomainObject.Predmet.StrankaListNazivFormatedOIB>
  <DomainObject.Predmet.ProtuStrankaListFormated>
    <izvorni_sadrzaj>
      <item>VETERINARSKA AMBULANTA POREČ d.o.o. POREČ zastupanog po punomoćniku odvj. ĐORĐE PERKOVIĆ</item>
    </izvorni_sadrzaj>
    <derivirana_varijabla naziv="DomainObject.Predmet.ProtuStrankaListFormated_1">
      <item>VETERINARSKA AMBULANTA POREČ d.o.o. POREČ zastupanog po punomoćniku odvj. ĐORĐE PERKOVIĆ</item>
    </derivirana_varijabla>
  </DomainObject.Predmet.ProtuStrankaListFormated>
  <DomainObject.Predmet.ProtuStrankaListFormatedOIB>
    <izvorni_sadrzaj>
      <item>VETERINARSKA AMBULANTA POREČ d.o.o. POREČ, OIB 30182032532 zastupanog po punomoćniku odvj. ĐORĐE PERKOVIĆ</item>
    </izvorni_sadrzaj>
    <derivirana_varijabla naziv="DomainObject.Predmet.ProtuStrankaListFormatedOIB_1">
      <item>VETERINARSKA AMBULANTA POREČ d.o.o. POREČ, OIB 30182032532 zastupanog po punomoćniku odvj. ĐORĐE PERKOVIĆ</item>
    </derivirana_varijabla>
  </DomainObject.Predmet.ProtuStrankaListFormatedOIB>
  <DomainObject.Predmet.ProtuStrankaListFormatedWithAdress>
    <izvorni_sadrzaj>
      <item>VETERINARSKA AMBULANTA POREČ d.o.o. POREČ, Mate Vlašića/bb, 52440 Poreč zastupanog po punomoćniku odvj. ĐORĐE PERKOVIĆ</item>
    </izvorni_sadrzaj>
    <derivirana_varijabla naziv="DomainObject.Predmet.ProtuStrankaListFormatedWithAdress_1">
      <item>VETERINARSKA AMBULANTA POREČ d.o.o. POREČ, Mate Vlašića/bb, 52440 Poreč zastupanog po punomoćniku odvj. ĐORĐE PERKOVIĆ</item>
    </derivirana_varijabla>
  </DomainObject.Predmet.ProtuStrankaListFormatedWithAdress>
  <DomainObject.Predmet.ProtuStrankaListFormatedWithAdressOIB>
    <izvorni_sadrzaj>
      <item>VETERINARSKA AMBULANTA POREČ d.o.o. POREČ, OIB 30182032532, Mate Vlašića/bb, 52440 Poreč zastupanog po punomoćniku odvj. ĐORĐE PERKOVIĆ</item>
    </izvorni_sadrzaj>
    <derivirana_varijabla naziv="DomainObject.Predmet.ProtuStrankaListFormatedWithAdressOIB_1">
      <item>VETERINARSKA AMBULANTA POREČ d.o.o. POREČ, OIB 30182032532, Mate Vlašića/bb, 52440 Poreč zastupanog po punomoćniku odvj. ĐORĐE PERKOVIĆ</item>
    </derivirana_varijabla>
  </DomainObject.Predmet.ProtuStrankaListFormatedWithAdressOIB>
  <DomainObject.Predmet.ProtuStrankaListNazivFormated>
    <izvorni_sadrzaj>
      <item>VETERINARSKA AMBULANTA POREČ d.o.o. POREČ</item>
    </izvorni_sadrzaj>
    <derivirana_varijabla naziv="DomainObject.Predmet.ProtuStrankaListNazivFormated_1">
      <item>VETERINARSKA AMBULANTA POREČ d.o.o. POREČ</item>
    </derivirana_varijabla>
  </DomainObject.Predmet.ProtuStrankaListNazivFormated>
  <DomainObject.Predmet.ProtuStrankaListNazivFormatedOIB>
    <izvorni_sadrzaj>
      <item>VETERINARSKA AMBULANTA POREČ d.o.o. POREČ, OIB 30182032532</item>
    </izvorni_sadrzaj>
    <derivirana_varijabla naziv="DomainObject.Predmet.ProtuStrankaListNazivFormatedOIB_1">
      <item>VETERINARSKA AMBULANTA POREČ d.o.o. POREČ, OIB 30182032532</item>
    </derivirana_varijabla>
  </DomainObject.Predmet.ProtuStrankaListNazivFormatedOIB>
  <DomainObject.Predmet.OstaliListFormated>
    <izvorni_sadrzaj>
      <item>ŽDO PULA punomoćnik sudionika u postupku REPUBLIKA HRVATSKA, MINISTARSTVO FINANCIJA, POREZNA UPRAVA, Područni ured Istra, Primorje, Lika,</item>
      <item>odvj. ĐORĐE PERKOVIĆ punomoćnik sudionika u postupku VETERINARSKA AMBULANTA POREČ d.o.o. POREČ</item>
    </izvorni_sadrzaj>
    <derivirana_varijabla naziv="DomainObject.Predmet.OstaliListFormated_1">
      <item>ŽDO PULA punomoćnik sudionika u postupku REPUBLIKA HRVATSKA, MINISTARSTVO FINANCIJA, POREZNA UPRAVA, Područni ured Istra, Primorje, Lika,</item>
      <item>odvj. ĐORĐE PERKOVIĆ punomoćnik sudionika u postupku VETERINARSKA AMBULANTA POREČ d.o.o. POREČ</item>
    </derivirana_varijabla>
  </DomainObject.Predmet.OstaliListFormated>
  <DomainObject.Predmet.OstaliListFormatedOIB>
    <izvorni_sadrzaj>
      <item>ŽDO PULA punomoćnik sudionika u postupku REPUBLIKA HRVATSKA, MINISTARSTVO FINANCIJA, POREZNA UPRAVA, Područni ured Istra, Primorje, Lika,</item>
      <item>odvj. ĐORĐE PERKOVIĆ punomoćnik sudionika u postupku VETERINARSKA AMBULANTA POREČ d.o.o. POREČ</item>
    </izvorni_sadrzaj>
    <derivirana_varijabla naziv="DomainObject.Predmet.OstaliListFormatedOIB_1">
      <item>ŽDO PULA punomoćnik sudionika u postupku REPUBLIKA HRVATSKA, MINISTARSTVO FINANCIJA, POREZNA UPRAVA, Područni ured Istra, Primorje, Lika,</item>
      <item>odvj. ĐORĐE PERKOVIĆ punomoćnik sudionika u postupku VETERINARSKA AMBULANTA POREČ d.o.o. POREČ</item>
    </derivirana_varijabla>
  </DomainObject.Predmet.OstaliListFormatedOIB>
  <DomainObject.Predmet.OstaliListFormatedWithAdress>
    <izvorni_sadrzaj>
      <item>ŽDO PULA punomoćnik sudionika u postupku REPUBLIKA HRVATSKA, MINISTARSTVO FINANCIJA, POREZNA UPRAVA, Područni ured Istra, Primorje, Lika,</item>
      <item>odvj. ĐORĐE PERKOVIĆ, Trg Sv. Jurja 2, 23250 Pag punomoćnik sudionika u postupku VETERINARSKA AMBULANTA POREČ d.o.o. POREČ</item>
    </izvorni_sadrzaj>
    <derivirana_varijabla naziv="DomainObject.Predmet.OstaliListFormatedWithAdress_1">
      <item>ŽDO PULA punomoćnik sudionika u postupku REPUBLIKA HRVATSKA, MINISTARSTVO FINANCIJA, POREZNA UPRAVA, Područni ured Istra, Primorje, Lika,</item>
      <item>odvj. ĐORĐE PERKOVIĆ, Trg Sv. Jurja 2, 23250 Pag punomoćnik sudionika u postupku VETERINARSKA AMBULANTA POREČ d.o.o. POREČ</item>
    </derivirana_varijabla>
  </DomainObject.Predmet.OstaliListFormatedWithAdress>
  <DomainObject.Predmet.OstaliListFormatedWithAdressOIB>
    <izvorni_sadrzaj>
      <item>ŽDO PULA punomoćnik sudionika u postupku REPUBLIKA HRVATSKA, MINISTARSTVO FINANCIJA, POREZNA UPRAVA, Područni ured Istra, Primorje, Lika,</item>
      <item>odvj. ĐORĐE PERKOVIĆ, Trg Sv. Jurja 2, 23250 Pag punomoćnik sudionika u postupku VETERINARSKA AMBULANTA POREČ d.o.o. POREČ</item>
    </izvorni_sadrzaj>
    <derivirana_varijabla naziv="DomainObject.Predmet.OstaliListFormatedWithAdressOIB_1">
      <item>ŽDO PULA punomoćnik sudionika u postupku REPUBLIKA HRVATSKA, MINISTARSTVO FINANCIJA, POREZNA UPRAVA, Područni ured Istra, Primorje, Lika,</item>
      <item>odvj. ĐORĐE PERKOVIĆ, Trg Sv. Jurja 2, 23250 Pag punomoćnik sudionika u postupku VETERINARSKA AMBULANTA POREČ d.o.o. POREČ</item>
    </derivirana_varijabla>
  </DomainObject.Predmet.OstaliListFormatedWithAdressOIB>
  <DomainObject.Predmet.OstaliListNazivFormated>
    <izvorni_sadrzaj>
      <item>ŽDO PULA</item>
      <item>odvj. ĐORĐE PERKOVIĆ</item>
    </izvorni_sadrzaj>
    <derivirana_varijabla naziv="DomainObject.Predmet.OstaliListNazivFormated_1">
      <item>ŽDO PULA</item>
      <item>odvj. ĐORĐE PERKOVIĆ</item>
    </derivirana_varijabla>
  </DomainObject.Predmet.OstaliListNazivFormated>
  <DomainObject.Predmet.OstaliListNazivFormatedOIB>
    <izvorni_sadrzaj>
      <item>ŽDO PULA</item>
      <item>odvj. ĐORĐE PERKOVIĆ</item>
    </izvorni_sadrzaj>
    <derivirana_varijabla naziv="DomainObject.Predmet.OstaliListNazivFormatedOIB_1">
      <item>ŽDO PULA</item>
      <item>odvj. ĐORĐE PERKOVIĆ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2015.</izvorni_sadrzaj>
    <derivirana_varijabla naziv="DomainObject.Datum_1">23. studenog 2015.</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Istra, Primorje, Lika,</izvorni_sadrzaj>
    <derivirana_varijabla naziv="DomainObject.Predmet.StrankaIDrugi_1">REPUBLIKA HRVATSKA, MINISTARSTVO FINANCIJA, POREZNA UPRAVA, Područni ured Istra, Primorje, Lika,</derivirana_varijabla>
  </DomainObject.Predmet.StrankaIDrugi>
  <DomainObject.Predmet.ProtustrankaIDrugi>
    <izvorni_sadrzaj>VETERINARSKA AMBULANTA POREČ d.o.o. POREČ</izvorni_sadrzaj>
    <derivirana_varijabla naziv="DomainObject.Predmet.ProtustrankaIDrugi_1">VETERINARSKA AMBULANTA POREČ d.o.o. POREČ</derivirana_varijabla>
  </DomainObject.Predmet.ProtustrankaIDrugi>
  <DomainObject.Predmet.StrankaIDrugiAdressOIB>
    <izvorni_sadrzaj>REPUBLIKA HRVATSKA, MINISTARSTVO FINANCIJA, POREZNA UPRAVA, Područni ured Istra, Primorje, Lika,, OIB 52634238587</izvorni_sadrzaj>
    <derivirana_varijabla naziv="DomainObject.Predmet.StrankaIDrugiAdressOIB_1">REPUBLIKA HRVATSKA, MINISTARSTVO FINANCIJA, POREZNA UPRAVA, Područni ured Istra, Primorje, Lika,, OIB 52634238587</derivirana_varijabla>
  </DomainObject.Predmet.StrankaIDrugiAdressOIB>
  <DomainObject.Predmet.ProtustrankaIDrugiAdressOIB>
    <izvorni_sadrzaj>VETERINARSKA AMBULANTA POREČ d.o.o. POREČ, OIB 30182032532, Mate Vlašića/bb, 52440 Poreč</izvorni_sadrzaj>
    <derivirana_varijabla naziv="DomainObject.Predmet.ProtustrankaIDrugiAdressOIB_1">VETERINARSKA AMBULANTA POREČ d.o.o. POREČ, OIB 30182032532, Mate Vlašića/bb,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 MINISTARSTVO FINANCIJA, POREZNA UPRAVA, Područni ured Istra, Primorje, Lika,</item>
      <item>VETERINARSKA AMBULANTA POREČ d.o.o. POREČ</item>
      <item>ŽDO PULA</item>
      <item>odvj. ĐORĐE PERKOVIĆ</item>
    </izvorni_sadrzaj>
    <derivirana_varijabla naziv="DomainObject.Predmet.SudioniciListNaziv_1">
      <item>REPUBLIKA HRVATSKA, MINISTARSTVO FINANCIJA, POREZNA UPRAVA, Područni ured Istra, Primorje, Lika,</item>
      <item>VETERINARSKA AMBULANTA POREČ d.o.o. POREČ</item>
      <item>ŽDO PULA</item>
      <item>odvj. ĐORĐE PERKOVIĆ</item>
    </derivirana_varijabla>
  </DomainObject.Predmet.SudioniciListNaziv>
  <DomainObject.Predmet.SudioniciListAdressOIB>
    <izvorni_sadrzaj>
      <item>REPUBLIKA HRVATSKA, MINISTARSTVO FINANCIJA, POREZNA UPRAVA, Područni ured Istra, Primorje, Lika,, OIB 52634238587</item>
      <item>VETERINARSKA AMBULANTA POREČ d.o.o. POREČ, OIB 30182032532, Mate Vlašića/bb,52440 Poreč</item>
      <item>ŽDO PULA</item>
      <item>odvj. ĐORĐE PERKOVIĆ, Trg Sv. Jurja 2,23250 Pag</item>
    </izvorni_sadrzaj>
    <derivirana_varijabla naziv="DomainObject.Predmet.SudioniciListAdressOIB_1">
      <item>REPUBLIKA HRVATSKA, MINISTARSTVO FINANCIJA, POREZNA UPRAVA, Područni ured Istra, Primorje, Lika,, OIB 52634238587</item>
      <item>VETERINARSKA AMBULANTA POREČ d.o.o. POREČ, OIB 30182032532, Mate Vlašića/bb,52440 Poreč</item>
      <item>ŽDO PULA</item>
      <item>odvj. ĐORĐE PERKOVIĆ, Trg Sv. Jurja 2,23250 Pag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30182032532</item>
      <item>, OIB null</item>
      <item>, OIB null</item>
    </izvorni_sadrzaj>
    <derivirana_varijabla naziv="DomainObject.Predmet.SudioniciListNazivOIB_1">
      <item>, OIB 52634238587</item>
      <item>, OIB 30182032532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Tešić, OIB 70123627818, Bukovnik 36 Ogulin</item>
    </izvorni_sadrzaj>
    <derivirana_varijabla naziv="DomainObject.Predmet.StecajniUpraviteljiListAddressOIB_1">
      <item>Zdravko Tešić, OIB 70123627818, Bukovnik 36 Ogulin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1193</properties:Words>
  <properties:Characters>6600</properties:Characters>
  <properties:Lines>139</properties:Lines>
  <properties:Paragraphs>39</properties:Paragraphs>
  <properties:TotalTime>72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2015-11-20T09:02:00Z</dcterms:created>
  <dc:creator>Jasmina Matika</dc:creator>
  <cp:lastModifiedBy>Jasmina Matika</cp:lastModifiedBy>
  <cp:lastPrinted>2015-11-23T14:10:00Z</cp:lastPrinted>
  <dcterms:modified xmlns:xsi="http://www.w3.org/2001/XMLSchema-instance" xsi:type="dcterms:W3CDTF">2015-11-23T14:18:00Z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