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a7b6" w14:paraId="d2da7b6" w:rsidRDefault="00A33AD8" w:rsidP="000171E8" w:rsidR="00A33AD8" w:rsidRPr="00937E33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937E33">
        <w:rPr>
          <w:rFonts w:hAnsi="Times New Roman" w:ascii="Times New Roman"/>
          <w:sz w:val="24"/>
        </w:rPr>
        <w:t>MURING d.o.o. u stečaju</w:t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  <w:t>7 St-352/10</w:t>
      </w:r>
    </w:p>
    <w:p w:rsidRDefault="00A33AD8" w:rsidP="000171E8" w:rsidR="00A33AD8" w:rsidRPr="00937E33">
      <w:p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Zagreb, Brezovička cesta 62 E</w:t>
      </w:r>
    </w:p>
    <w:p w:rsidRDefault="00A33AD8" w:rsidP="000171E8" w:rsidR="001341EE" w:rsidRPr="00937E33">
      <w:p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OIB 64225691300</w:t>
      </w:r>
    </w:p>
    <w:p w:rsidRDefault="00A33AD8" w:rsidP="000171E8" w:rsidR="00A33AD8" w:rsidRPr="00937E33">
      <w:pPr>
        <w:jc w:val="both"/>
        <w:rPr>
          <w:rFonts w:hAnsi="Times New Roman" w:ascii="Times New Roman"/>
          <w:sz w:val="24"/>
        </w:rPr>
      </w:pPr>
    </w:p>
    <w:p w:rsidRDefault="00A33AD8" w:rsidP="000171E8" w:rsidR="00A33AD8" w:rsidRPr="00937E33">
      <w:pPr>
        <w:jc w:val="both"/>
        <w:rPr>
          <w:rFonts w:hAnsi="Times New Roman" w:ascii="Times New Roman"/>
          <w:sz w:val="24"/>
        </w:rPr>
      </w:pPr>
    </w:p>
    <w:p w:rsidRDefault="00751090" w:rsidP="000171E8" w:rsidR="001341EE" w:rsidRPr="00937E33">
      <w:p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 xml:space="preserve">Zagreb, </w:t>
      </w:r>
      <w:r w:rsidR="00A33AD8" w:rsidRPr="00937E33">
        <w:rPr>
          <w:rFonts w:hAnsi="Times New Roman" w:ascii="Times New Roman"/>
          <w:sz w:val="24"/>
        </w:rPr>
        <w:t>2</w:t>
      </w:r>
      <w:r w:rsidR="00F32B0C" w:rsidRPr="00937E33">
        <w:rPr>
          <w:rFonts w:hAnsi="Times New Roman" w:ascii="Times New Roman"/>
          <w:sz w:val="24"/>
        </w:rPr>
        <w:t>8</w:t>
      </w:r>
      <w:r w:rsidRPr="00937E33">
        <w:rPr>
          <w:rFonts w:hAnsi="Times New Roman" w:ascii="Times New Roman"/>
          <w:sz w:val="24"/>
        </w:rPr>
        <w:t>.0</w:t>
      </w:r>
      <w:r w:rsidR="00A33AD8" w:rsidRPr="00937E33">
        <w:rPr>
          <w:rFonts w:hAnsi="Times New Roman" w:ascii="Times New Roman"/>
          <w:sz w:val="24"/>
        </w:rPr>
        <w:t>4</w:t>
      </w:r>
      <w:r w:rsidRPr="00937E33">
        <w:rPr>
          <w:rFonts w:hAnsi="Times New Roman" w:ascii="Times New Roman"/>
          <w:sz w:val="24"/>
        </w:rPr>
        <w:t>.201</w:t>
      </w:r>
      <w:r w:rsidR="007E76E7" w:rsidRPr="00937E33">
        <w:rPr>
          <w:rFonts w:hAnsi="Times New Roman" w:ascii="Times New Roman"/>
          <w:sz w:val="24"/>
        </w:rPr>
        <w:t>7</w:t>
      </w:r>
      <w:r w:rsidRPr="00937E33">
        <w:rPr>
          <w:rFonts w:hAnsi="Times New Roman" w:ascii="Times New Roman"/>
          <w:sz w:val="24"/>
        </w:rPr>
        <w:t>.</w:t>
      </w:r>
    </w:p>
    <w:p w:rsidRDefault="00A33AD8" w:rsidP="000171E8" w:rsidR="00A33AD8" w:rsidRPr="00937E33">
      <w:pPr>
        <w:jc w:val="both"/>
        <w:rPr>
          <w:rFonts w:hAnsi="Times New Roman" w:ascii="Times New Roman"/>
          <w:sz w:val="24"/>
        </w:rPr>
      </w:pPr>
    </w:p>
    <w:p w:rsidRDefault="00A33AD8" w:rsidP="000171E8" w:rsidR="00A33AD8" w:rsidRPr="00937E33">
      <w:pPr>
        <w:jc w:val="both"/>
        <w:rPr>
          <w:rFonts w:hAnsi="Times New Roman" w:ascii="Times New Roman"/>
          <w:sz w:val="24"/>
        </w:rPr>
      </w:pPr>
    </w:p>
    <w:p w:rsidRDefault="001341EE" w:rsidP="000171E8" w:rsidR="000171E8" w:rsidRPr="00937E33">
      <w:p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ab/>
      </w:r>
      <w:r w:rsidR="000171E8" w:rsidRPr="00937E33">
        <w:rPr>
          <w:rFonts w:hAnsi="Times New Roman" w:ascii="Times New Roman"/>
          <w:sz w:val="24"/>
        </w:rPr>
        <w:tab/>
      </w:r>
      <w:r w:rsidR="000171E8" w:rsidRPr="00937E33">
        <w:rPr>
          <w:rFonts w:hAnsi="Times New Roman" w:ascii="Times New Roman"/>
          <w:sz w:val="24"/>
        </w:rPr>
        <w:tab/>
      </w:r>
      <w:r w:rsidR="000171E8" w:rsidRPr="00937E33">
        <w:rPr>
          <w:rFonts w:hAnsi="Times New Roman" w:ascii="Times New Roman"/>
          <w:sz w:val="24"/>
        </w:rPr>
        <w:tab/>
      </w:r>
      <w:r w:rsidR="000171E8" w:rsidRPr="00937E33">
        <w:rPr>
          <w:rFonts w:hAnsi="Times New Roman" w:ascii="Times New Roman"/>
          <w:sz w:val="24"/>
        </w:rPr>
        <w:tab/>
      </w:r>
      <w:r w:rsidR="000171E8" w:rsidRPr="00937E33">
        <w:rPr>
          <w:rFonts w:hAnsi="Times New Roman" w:ascii="Times New Roman"/>
          <w:sz w:val="24"/>
        </w:rPr>
        <w:tab/>
      </w:r>
      <w:r w:rsidR="000171E8" w:rsidRPr="00937E33">
        <w:rPr>
          <w:rFonts w:hAnsi="Times New Roman" w:ascii="Times New Roman"/>
          <w:sz w:val="24"/>
        </w:rPr>
        <w:tab/>
      </w:r>
      <w:r w:rsidR="00BE3260" w:rsidRPr="00937E33">
        <w:rPr>
          <w:rFonts w:hAnsi="Times New Roman" w:ascii="Times New Roman"/>
          <w:sz w:val="24"/>
        </w:rPr>
        <w:tab/>
      </w:r>
      <w:r w:rsidR="00BA0F15" w:rsidRPr="00937E33">
        <w:rPr>
          <w:rFonts w:hAnsi="Times New Roman" w:ascii="Times New Roman"/>
          <w:sz w:val="24"/>
        </w:rPr>
        <w:t>Trgovački sud u Zagrebu</w:t>
      </w:r>
    </w:p>
    <w:p w:rsidRDefault="00751090" w:rsidP="00751090" w:rsidR="00751090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="00BE3260" w:rsidRPr="00937E33">
        <w:rPr>
          <w:rFonts w:hAnsi="Times New Roman" w:ascii="Times New Roman"/>
          <w:sz w:val="24"/>
        </w:rPr>
        <w:tab/>
      </w:r>
      <w:r w:rsidR="00BE3260" w:rsidRPr="00937E33">
        <w:rPr>
          <w:rFonts w:hAnsi="Times New Roman" w:ascii="Times New Roman"/>
          <w:sz w:val="24"/>
        </w:rPr>
        <w:tab/>
      </w:r>
      <w:r w:rsidR="00BA0F15" w:rsidRPr="00937E33">
        <w:rPr>
          <w:rFonts w:hAnsi="Times New Roman" w:ascii="Times New Roman"/>
          <w:sz w:val="24"/>
        </w:rPr>
        <w:t>Zagreb, Amruševa 2/II</w:t>
      </w:r>
    </w:p>
    <w:p w:rsidRDefault="00751090" w:rsidP="00BA0F15" w:rsidR="00751090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</w:p>
    <w:p w:rsidRDefault="00BE3260" w:rsidP="00751090" w:rsidR="00751090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ind w:left="4950"/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="007E76E7" w:rsidRPr="00937E33">
        <w:rPr>
          <w:rFonts w:hAnsi="Times New Roman" w:ascii="Times New Roman"/>
          <w:sz w:val="24"/>
        </w:rPr>
        <w:t>Stečajnom sucu</w:t>
      </w:r>
    </w:p>
    <w:p w:rsidRDefault="00BE3260" w:rsidP="00751090" w:rsidR="00751090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ind w:left="4950"/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="00A33AD8" w:rsidRPr="00937E33">
        <w:rPr>
          <w:rFonts w:hAnsi="Times New Roman" w:ascii="Times New Roman"/>
          <w:sz w:val="24"/>
        </w:rPr>
        <w:t>7</w:t>
      </w:r>
      <w:r w:rsidR="007E76E7" w:rsidRPr="00937E33">
        <w:rPr>
          <w:rFonts w:hAnsi="Times New Roman" w:ascii="Times New Roman"/>
          <w:sz w:val="24"/>
        </w:rPr>
        <w:t xml:space="preserve"> St-</w:t>
      </w:r>
      <w:r w:rsidR="00A33AD8" w:rsidRPr="00937E33">
        <w:rPr>
          <w:rFonts w:hAnsi="Times New Roman" w:ascii="Times New Roman"/>
          <w:sz w:val="24"/>
        </w:rPr>
        <w:t>352/10</w:t>
      </w:r>
    </w:p>
    <w:p w:rsidRDefault="00BA0F15" w:rsidP="00751090" w:rsidR="00BA0F15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ind w:left="4950"/>
        <w:jc w:val="both"/>
        <w:rPr>
          <w:rFonts w:hAnsi="Times New Roman" w:ascii="Times New Roman"/>
          <w:sz w:val="24"/>
        </w:rPr>
      </w:pPr>
    </w:p>
    <w:p w:rsidRDefault="00751090" w:rsidP="00751090" w:rsidR="00751090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ind w:left="4950"/>
        <w:jc w:val="both"/>
        <w:rPr>
          <w:rFonts w:hAnsi="Times New Roman" w:ascii="Times New Roman"/>
          <w:sz w:val="24"/>
        </w:rPr>
      </w:pPr>
    </w:p>
    <w:p w:rsidRDefault="005E712D" w:rsidP="005E712D" w:rsidR="00751090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ind w:hanging="1410" w:left="1410"/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Podnesak:</w:t>
      </w:r>
      <w:r w:rsidRPr="00937E33">
        <w:rPr>
          <w:rFonts w:hAnsi="Times New Roman" w:ascii="Times New Roman"/>
          <w:sz w:val="24"/>
        </w:rPr>
        <w:tab/>
        <w:t>Izvješće stečajnog upravitelja o primopredaji dužnosti novom stečajnom upravitelju</w:t>
      </w:r>
    </w:p>
    <w:p w:rsidRDefault="00BA0F15" w:rsidP="00751090" w:rsidR="00BA0F15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D84D64" w:rsidP="00751090" w:rsidR="00D84D64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A33AD8" w:rsidP="00751090" w:rsidR="00A33AD8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Trgovački sud u Zagrebu po sucu pojedincu Vesni Malenica, imenovao me dana 14.</w:t>
      </w:r>
      <w:r w:rsidR="005E712D" w:rsidRPr="00937E33">
        <w:rPr>
          <w:rFonts w:hAnsi="Times New Roman" w:ascii="Times New Roman"/>
          <w:sz w:val="24"/>
        </w:rPr>
        <w:t xml:space="preserve"> travnja </w:t>
      </w:r>
      <w:r w:rsidRPr="00937E33">
        <w:rPr>
          <w:rFonts w:hAnsi="Times New Roman" w:ascii="Times New Roman"/>
          <w:sz w:val="24"/>
        </w:rPr>
        <w:t>2017.g. za stečajnog upravitelja u stečajnom postupku nad dužnikom MURING d.o.o. u stečaju, Zagreb, Brezovička cesta 62 E, OIB 64225691300 i uručio mi Potvrdu o imenovanju.</w:t>
      </w:r>
    </w:p>
    <w:p w:rsidRDefault="00A33AD8" w:rsidP="00751090" w:rsidR="00A33AD8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A33AD8" w:rsidP="00751090" w:rsidR="00A33AD8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Dana 19. travnja 2017.g. u 11,54 sati i</w:t>
      </w:r>
      <w:r w:rsidR="00656B04" w:rsidRPr="00937E33">
        <w:rPr>
          <w:rFonts w:hAnsi="Times New Roman" w:ascii="Times New Roman"/>
          <w:sz w:val="24"/>
        </w:rPr>
        <w:t xml:space="preserve"> u</w:t>
      </w:r>
      <w:r w:rsidRPr="00937E33">
        <w:rPr>
          <w:rFonts w:hAnsi="Times New Roman" w:ascii="Times New Roman"/>
          <w:sz w:val="24"/>
        </w:rPr>
        <w:t xml:space="preserve"> 14,50 sati pokušao sam stupiti u kontakt sa dosadašnjom stečajnom upraviteljicom, Mirjana Zuzija, na njezin broj mobitela</w:t>
      </w:r>
      <w:r w:rsidR="008F4C24" w:rsidRPr="00937E33">
        <w:rPr>
          <w:rFonts w:hAnsi="Times New Roman" w:ascii="Times New Roman"/>
          <w:sz w:val="24"/>
        </w:rPr>
        <w:t>, rada dogovora oko primopredaje dužnosti</w:t>
      </w:r>
      <w:r w:rsidRPr="00937E33">
        <w:rPr>
          <w:rFonts w:hAnsi="Times New Roman" w:ascii="Times New Roman"/>
          <w:sz w:val="24"/>
        </w:rPr>
        <w:t>. Nakon kraće zvonjave poziv je proslijeđen na ured u kojem se javljala gospođa i obavijestila me da stečajna upraviteljica ovih dana nije dolazila u ured i da ne zna gdje je.</w:t>
      </w:r>
    </w:p>
    <w:p w:rsidRDefault="00A33AD8" w:rsidP="00751090" w:rsidR="00A33AD8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A33AD8" w:rsidP="00751090" w:rsidR="00A33AD8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Dana 20. travnja 2017.g. u 15,08 sati ponovo sam zvao stečajnu upraviteljicu na njezin mobitel, opet bezuspješno</w:t>
      </w:r>
      <w:r w:rsidR="00656B04" w:rsidRPr="00937E33">
        <w:rPr>
          <w:rFonts w:hAnsi="Times New Roman" w:ascii="Times New Roman"/>
          <w:sz w:val="24"/>
        </w:rPr>
        <w:t>.</w:t>
      </w:r>
      <w:r w:rsidRPr="00937E33">
        <w:rPr>
          <w:rFonts w:hAnsi="Times New Roman" w:ascii="Times New Roman"/>
          <w:sz w:val="24"/>
        </w:rPr>
        <w:t xml:space="preserve"> </w:t>
      </w:r>
      <w:r w:rsidR="00656B04" w:rsidRPr="00937E33">
        <w:rPr>
          <w:rFonts w:hAnsi="Times New Roman" w:ascii="Times New Roman"/>
          <w:sz w:val="24"/>
        </w:rPr>
        <w:t>N</w:t>
      </w:r>
      <w:r w:rsidRPr="00937E33">
        <w:rPr>
          <w:rFonts w:hAnsi="Times New Roman" w:ascii="Times New Roman"/>
          <w:sz w:val="24"/>
        </w:rPr>
        <w:t xml:space="preserve">akon što je odzvonilo poziv je proslijeđen na ured gdje se javila ista gospođa sa istim objašnjenjem. Upozorio sam gospođu da nam istječe zakonski rok za izvršenje primopredaje, </w:t>
      </w:r>
      <w:r w:rsidR="00656B04" w:rsidRPr="00937E33">
        <w:rPr>
          <w:rFonts w:hAnsi="Times New Roman" w:ascii="Times New Roman"/>
          <w:sz w:val="24"/>
        </w:rPr>
        <w:t>n</w:t>
      </w:r>
      <w:r w:rsidRPr="00937E33">
        <w:rPr>
          <w:rFonts w:hAnsi="Times New Roman" w:ascii="Times New Roman"/>
          <w:sz w:val="24"/>
        </w:rPr>
        <w:t>a</w:t>
      </w:r>
      <w:r w:rsidR="00656B04" w:rsidRPr="00937E33">
        <w:rPr>
          <w:rFonts w:hAnsi="Times New Roman" w:ascii="Times New Roman"/>
          <w:sz w:val="24"/>
        </w:rPr>
        <w:t xml:space="preserve"> što je </w:t>
      </w:r>
      <w:r w:rsidRPr="00937E33">
        <w:rPr>
          <w:rFonts w:hAnsi="Times New Roman" w:ascii="Times New Roman"/>
          <w:sz w:val="24"/>
        </w:rPr>
        <w:t xml:space="preserve">ona </w:t>
      </w:r>
      <w:r w:rsidR="00656B04" w:rsidRPr="00937E33">
        <w:rPr>
          <w:rFonts w:hAnsi="Times New Roman" w:ascii="Times New Roman"/>
          <w:sz w:val="24"/>
        </w:rPr>
        <w:t>izjavila</w:t>
      </w:r>
      <w:r w:rsidRPr="00937E33">
        <w:rPr>
          <w:rFonts w:hAnsi="Times New Roman" w:ascii="Times New Roman"/>
          <w:sz w:val="24"/>
        </w:rPr>
        <w:t xml:space="preserve"> da misli </w:t>
      </w:r>
      <w:r w:rsidR="00656B04" w:rsidRPr="00937E33">
        <w:rPr>
          <w:rFonts w:hAnsi="Times New Roman" w:ascii="Times New Roman"/>
          <w:sz w:val="24"/>
        </w:rPr>
        <w:t>kako</w:t>
      </w:r>
      <w:r w:rsidRPr="00937E33">
        <w:rPr>
          <w:rFonts w:hAnsi="Times New Roman" w:ascii="Times New Roman"/>
          <w:sz w:val="24"/>
        </w:rPr>
        <w:t xml:space="preserve"> taj rok teče od dana kada</w:t>
      </w:r>
      <w:r w:rsidR="008F4C24" w:rsidRPr="00937E33">
        <w:rPr>
          <w:rFonts w:hAnsi="Times New Roman" w:ascii="Times New Roman"/>
          <w:sz w:val="24"/>
        </w:rPr>
        <w:t xml:space="preserve"> dosadašnja</w:t>
      </w:r>
      <w:r w:rsidRPr="00937E33">
        <w:rPr>
          <w:rFonts w:hAnsi="Times New Roman" w:ascii="Times New Roman"/>
          <w:sz w:val="24"/>
        </w:rPr>
        <w:t xml:space="preserve"> stečaj</w:t>
      </w:r>
      <w:r w:rsidR="006E3726" w:rsidRPr="00937E33">
        <w:rPr>
          <w:rFonts w:hAnsi="Times New Roman" w:ascii="Times New Roman"/>
          <w:sz w:val="24"/>
        </w:rPr>
        <w:t>na upraviteljica primi rješenje.</w:t>
      </w:r>
    </w:p>
    <w:p w:rsidRDefault="006E3726" w:rsidP="00751090" w:rsidR="006E3726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6E3726" w:rsidP="00751090" w:rsidR="006E3726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Dana 24. travnja 2017.g. u 8,45 sati nazvala me stečajna upraviteljica da dogovorimo primopredaju dužnosti. Dogovorili samo termin 25. travnja 2017.g</w:t>
      </w:r>
      <w:r w:rsidR="00656B04" w:rsidRPr="00937E33">
        <w:rPr>
          <w:rFonts w:hAnsi="Times New Roman" w:ascii="Times New Roman"/>
          <w:sz w:val="24"/>
        </w:rPr>
        <w:t>. u 12,00 sati u njezinom uredu u Zagrebu,</w:t>
      </w:r>
      <w:r w:rsidRPr="00937E33">
        <w:rPr>
          <w:rFonts w:hAnsi="Times New Roman" w:ascii="Times New Roman"/>
          <w:sz w:val="24"/>
        </w:rPr>
        <w:t xml:space="preserve"> Jarušćica 9.</w:t>
      </w:r>
    </w:p>
    <w:p w:rsidRDefault="006E3726" w:rsidP="00751090" w:rsidR="006E3726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6E3726" w:rsidP="00751090" w:rsidR="006E3726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Dana 25. travnja 2017.g. u 12,00 sati u uredu dosadašnje stečajne upraviteljice u prisustvu stečajne upraviteljice i njezino</w:t>
      </w:r>
      <w:r w:rsidR="00706D5F" w:rsidRPr="00937E33">
        <w:rPr>
          <w:rFonts w:hAnsi="Times New Roman" w:ascii="Times New Roman"/>
          <w:sz w:val="24"/>
        </w:rPr>
        <w:t>g</w:t>
      </w:r>
      <w:r w:rsidRPr="00937E33">
        <w:rPr>
          <w:rFonts w:hAnsi="Times New Roman" w:ascii="Times New Roman"/>
          <w:sz w:val="24"/>
        </w:rPr>
        <w:t xml:space="preserve"> suradnika Zlatka Crlenjak, te mojih suradnika</w:t>
      </w:r>
      <w:r w:rsidR="005E712D" w:rsidRPr="00937E33">
        <w:rPr>
          <w:rFonts w:hAnsi="Times New Roman" w:ascii="Times New Roman"/>
          <w:sz w:val="24"/>
        </w:rPr>
        <w:t>,</w:t>
      </w:r>
      <w:r w:rsidRPr="00937E33">
        <w:rPr>
          <w:rFonts w:hAnsi="Times New Roman" w:ascii="Times New Roman"/>
          <w:sz w:val="24"/>
        </w:rPr>
        <w:t xml:space="preserve"> T</w:t>
      </w:r>
      <w:r w:rsidR="005E712D" w:rsidRPr="00937E33">
        <w:rPr>
          <w:rFonts w:hAnsi="Times New Roman" w:ascii="Times New Roman"/>
          <w:sz w:val="24"/>
        </w:rPr>
        <w:t>atjana</w:t>
      </w:r>
      <w:r w:rsidRPr="00937E33">
        <w:rPr>
          <w:rFonts w:hAnsi="Times New Roman" w:ascii="Times New Roman"/>
          <w:sz w:val="24"/>
        </w:rPr>
        <w:t xml:space="preserve"> Kušec i J</w:t>
      </w:r>
      <w:r w:rsidR="005E712D" w:rsidRPr="00937E33">
        <w:rPr>
          <w:rFonts w:hAnsi="Times New Roman" w:ascii="Times New Roman"/>
          <w:sz w:val="24"/>
        </w:rPr>
        <w:t>osip</w:t>
      </w:r>
      <w:r w:rsidRPr="00937E33">
        <w:rPr>
          <w:rFonts w:hAnsi="Times New Roman" w:ascii="Times New Roman"/>
          <w:sz w:val="24"/>
        </w:rPr>
        <w:t xml:space="preserve"> Hećimović, pokušali smo napraviti primopredaju.</w:t>
      </w:r>
    </w:p>
    <w:p w:rsidRDefault="00706D5F" w:rsidP="00751090" w:rsidR="00706D5F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6E3726" w:rsidP="00751090" w:rsidR="006E3726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Stečajna upraviteljica pripremila je Zapisnik u 3 primjerka kojeg</w:t>
      </w:r>
      <w:r w:rsidR="00656B04" w:rsidRPr="00937E33">
        <w:rPr>
          <w:rFonts w:hAnsi="Times New Roman" w:ascii="Times New Roman"/>
          <w:sz w:val="24"/>
        </w:rPr>
        <w:t xml:space="preserve"> jedan primjerak</w:t>
      </w:r>
      <w:r w:rsidRPr="00937E33">
        <w:rPr>
          <w:rFonts w:hAnsi="Times New Roman" w:ascii="Times New Roman"/>
          <w:sz w:val="24"/>
        </w:rPr>
        <w:t xml:space="preserve"> dostavljam </w:t>
      </w:r>
      <w:r w:rsidR="002244DD" w:rsidRPr="00937E33">
        <w:rPr>
          <w:rFonts w:hAnsi="Times New Roman" w:ascii="Times New Roman"/>
          <w:sz w:val="24"/>
        </w:rPr>
        <w:t>na spis</w:t>
      </w:r>
      <w:r w:rsidR="00656B04" w:rsidRPr="00937E33">
        <w:rPr>
          <w:rFonts w:hAnsi="Times New Roman" w:ascii="Times New Roman"/>
          <w:sz w:val="24"/>
        </w:rPr>
        <w:t>,</w:t>
      </w:r>
      <w:r w:rsidR="002244DD" w:rsidRPr="00937E33">
        <w:rPr>
          <w:rFonts w:hAnsi="Times New Roman" w:ascii="Times New Roman"/>
          <w:sz w:val="24"/>
        </w:rPr>
        <w:t xml:space="preserve"> kao sastavni dio ovog Izvješća.</w:t>
      </w:r>
    </w:p>
    <w:p w:rsidRDefault="00706D5F" w:rsidP="00751090" w:rsidR="00706D5F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2244DD" w:rsidP="00751090" w:rsidR="002244DD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Stečajna upraviteljica predaje pečat, 1 komad, s posebnom oznakom broj 2</w:t>
      </w:r>
      <w:r w:rsidR="00656B04" w:rsidRPr="00937E33">
        <w:rPr>
          <w:rFonts w:hAnsi="Times New Roman" w:ascii="Times New Roman"/>
          <w:sz w:val="24"/>
        </w:rPr>
        <w:t xml:space="preserve"> (dva)</w:t>
      </w:r>
      <w:r w:rsidRPr="00937E33">
        <w:rPr>
          <w:rFonts w:hAnsi="Times New Roman" w:ascii="Times New Roman"/>
          <w:sz w:val="24"/>
        </w:rPr>
        <w:t>.</w:t>
      </w:r>
      <w:r w:rsidR="00656B04" w:rsidRPr="00937E33">
        <w:rPr>
          <w:rFonts w:hAnsi="Times New Roman" w:ascii="Times New Roman"/>
          <w:sz w:val="24"/>
        </w:rPr>
        <w:t xml:space="preserve"> </w:t>
      </w:r>
      <w:r w:rsidRPr="00937E33">
        <w:rPr>
          <w:rFonts w:hAnsi="Times New Roman" w:ascii="Times New Roman"/>
          <w:sz w:val="24"/>
        </w:rPr>
        <w:t>Na moj upit gdje je pečat s brojem 1 (jedan)</w:t>
      </w:r>
      <w:r w:rsidR="00656B04" w:rsidRPr="00937E33">
        <w:rPr>
          <w:rFonts w:hAnsi="Times New Roman" w:ascii="Times New Roman"/>
          <w:sz w:val="24"/>
        </w:rPr>
        <w:t>,</w:t>
      </w:r>
      <w:r w:rsidRPr="00937E33">
        <w:rPr>
          <w:rFonts w:hAnsi="Times New Roman" w:ascii="Times New Roman"/>
          <w:sz w:val="24"/>
        </w:rPr>
        <w:t xml:space="preserve"> stečajna upraviteljica je izjavila da je od </w:t>
      </w:r>
      <w:r w:rsidRPr="00937E33">
        <w:rPr>
          <w:rFonts w:hAnsi="Times New Roman" w:ascii="Times New Roman"/>
          <w:sz w:val="24"/>
        </w:rPr>
        <w:lastRenderedPageBreak/>
        <w:t>prethodnog stečajnog upravitelja, Marijan Belani, preuzela samo ovaj pečat koji sada predaje.</w:t>
      </w:r>
    </w:p>
    <w:p w:rsidRDefault="00B91533" w:rsidP="00751090" w:rsidR="002244DD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Stečajna upraviteljica izjavljuje da se financijska dokumentacija</w:t>
      </w:r>
      <w:r w:rsidR="00656B04" w:rsidRPr="00937E33">
        <w:rPr>
          <w:rFonts w:hAnsi="Times New Roman" w:ascii="Times New Roman"/>
          <w:sz w:val="24"/>
        </w:rPr>
        <w:t xml:space="preserve"> stečajnog dužnika</w:t>
      </w:r>
      <w:r w:rsidRPr="00937E33">
        <w:rPr>
          <w:rFonts w:hAnsi="Times New Roman" w:ascii="Times New Roman"/>
          <w:sz w:val="24"/>
        </w:rPr>
        <w:t xml:space="preserve"> nalazi u knjigovodstvenom servisu „Rozel“ gdje je mogu tražiti.</w:t>
      </w:r>
    </w:p>
    <w:p w:rsidRDefault="00656B04" w:rsidP="00751090" w:rsidR="00656B04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B91533" w:rsidP="00751090" w:rsidR="00656B04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Na moj poseban upit o svoj drugoj poslovnoj dokumentaciji, a po</w:t>
      </w:r>
      <w:r w:rsidR="00656B04" w:rsidRPr="00937E33">
        <w:rPr>
          <w:rFonts w:hAnsi="Times New Roman" w:ascii="Times New Roman"/>
          <w:sz w:val="24"/>
        </w:rPr>
        <w:t>sebno na onu koja se odnosi na:</w:t>
      </w:r>
    </w:p>
    <w:p w:rsidRDefault="00B91533" w:rsidP="00656B04" w:rsidR="00656B04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projektnu dokumentaciju,</w:t>
      </w:r>
    </w:p>
    <w:p w:rsidRDefault="00B91533" w:rsidP="00656B04" w:rsidR="00656B04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tehničko-tehnološku dokumentaciju pojedinih objekata,</w:t>
      </w:r>
    </w:p>
    <w:p w:rsidRDefault="00B91533" w:rsidP="00656B04" w:rsidR="00656B04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uporabne dozvole,</w:t>
      </w:r>
    </w:p>
    <w:p w:rsidRDefault="00B91533" w:rsidP="00656B04" w:rsidR="00656B04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rješenja o komunalnim priključcima, legalizaciji, parcelacij</w:t>
      </w:r>
      <w:r w:rsidR="00656B04" w:rsidRPr="00937E33">
        <w:rPr>
          <w:rFonts w:hAnsi="Times New Roman" w:ascii="Times New Roman"/>
          <w:sz w:val="24"/>
        </w:rPr>
        <w:t>i i zemljišno knjižnim upisima</w:t>
      </w:r>
    </w:p>
    <w:p w:rsidRDefault="00B91533" w:rsidP="00656B04" w:rsidR="00B91533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 xml:space="preserve">stečajna upraviteljica </w:t>
      </w:r>
      <w:r w:rsidR="00656B04" w:rsidRPr="00937E33">
        <w:rPr>
          <w:rFonts w:hAnsi="Times New Roman" w:ascii="Times New Roman"/>
          <w:sz w:val="24"/>
        </w:rPr>
        <w:t>izjavljuje</w:t>
      </w:r>
      <w:r w:rsidRPr="00937E33">
        <w:rPr>
          <w:rFonts w:hAnsi="Times New Roman" w:ascii="Times New Roman"/>
          <w:sz w:val="24"/>
        </w:rPr>
        <w:t xml:space="preserve"> da o njoj ne zna ništa i da je nikada nije ni vidjel</w:t>
      </w:r>
      <w:r w:rsidR="005E712D" w:rsidRPr="00937E33">
        <w:rPr>
          <w:rFonts w:hAnsi="Times New Roman" w:ascii="Times New Roman"/>
          <w:sz w:val="24"/>
        </w:rPr>
        <w:t>a, te da njoj prethodni stečajni upravitelj, Marijan Belani, nikad nije predao takvu dokumentaciju.</w:t>
      </w:r>
    </w:p>
    <w:p w:rsidRDefault="00656B04" w:rsidP="00656B04" w:rsidR="00656B04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B91533" w:rsidP="00751090" w:rsidR="00B91533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 xml:space="preserve">Na poseban upit o sudskim sporovima i dokumentaciji vezanoj uz tu problematiku, stečajna upraviteljica izjavljuje da ona nema ništa kod sebe i da se sva dokumentacija nalazi kod odvjetnika koji zastupaju stečajnog dužnika i to: Jaka Ćurić, Josip Tabak </w:t>
      </w:r>
      <w:r w:rsidR="005E712D" w:rsidRPr="00937E33">
        <w:rPr>
          <w:rFonts w:hAnsi="Times New Roman" w:ascii="Times New Roman"/>
          <w:sz w:val="24"/>
        </w:rPr>
        <w:t>i Ivo Farčić, kod kojeg su svi predmeti.</w:t>
      </w:r>
    </w:p>
    <w:p w:rsidRDefault="00656B04" w:rsidP="00751090" w:rsidR="00656B04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B91533" w:rsidP="00751090" w:rsidR="00B91533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Na upit gdje se nalazi razna dokumentacija vezana uz tekuće poslovanje, sudska rješenja, zapisnici O</w:t>
      </w:r>
      <w:r w:rsidR="008F4C24" w:rsidRPr="00937E33">
        <w:rPr>
          <w:rFonts w:hAnsi="Times New Roman" w:ascii="Times New Roman"/>
          <w:sz w:val="24"/>
        </w:rPr>
        <w:t>dbora vjerovnika</w:t>
      </w:r>
      <w:r w:rsidRPr="00937E33">
        <w:rPr>
          <w:rFonts w:hAnsi="Times New Roman" w:ascii="Times New Roman"/>
          <w:sz w:val="24"/>
        </w:rPr>
        <w:t xml:space="preserve"> i Skupštine vjerovnika, izvješća stečajnih upravitelja, izjavila je da rješenja ima vrlo malo i da ih mogu preuzeti s e-oglasne ploče</w:t>
      </w:r>
      <w:r w:rsidR="00656B04" w:rsidRPr="00937E33">
        <w:rPr>
          <w:rFonts w:hAnsi="Times New Roman" w:ascii="Times New Roman"/>
          <w:sz w:val="24"/>
        </w:rPr>
        <w:t xml:space="preserve"> Trgovačkog suda u Zagrebu</w:t>
      </w:r>
      <w:r w:rsidRPr="00937E33">
        <w:rPr>
          <w:rFonts w:hAnsi="Times New Roman" w:ascii="Times New Roman"/>
          <w:sz w:val="24"/>
        </w:rPr>
        <w:t xml:space="preserve">, a da su originali kod nje i da ih ne želi </w:t>
      </w:r>
      <w:r w:rsidR="005E712D" w:rsidRPr="00937E33">
        <w:rPr>
          <w:rFonts w:hAnsi="Times New Roman" w:ascii="Times New Roman"/>
          <w:sz w:val="24"/>
        </w:rPr>
        <w:t>pre</w:t>
      </w:r>
      <w:r w:rsidRPr="00937E33">
        <w:rPr>
          <w:rFonts w:hAnsi="Times New Roman" w:ascii="Times New Roman"/>
          <w:sz w:val="24"/>
        </w:rPr>
        <w:t>dati dok se ne riješi žalba koju je izjavio vjerovnik.</w:t>
      </w:r>
    </w:p>
    <w:p w:rsidRDefault="00656B04" w:rsidP="00751090" w:rsidR="00656B04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B91533" w:rsidP="00751090" w:rsidR="006E3726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Stečajna upraviteljica izvješćuje da</w:t>
      </w:r>
      <w:r w:rsidR="00706D5F" w:rsidRPr="00937E33">
        <w:rPr>
          <w:rFonts w:hAnsi="Times New Roman" w:ascii="Times New Roman"/>
          <w:sz w:val="24"/>
        </w:rPr>
        <w:t xml:space="preserve"> stečajni dužnik</w:t>
      </w:r>
      <w:r w:rsidRPr="00937E33">
        <w:rPr>
          <w:rFonts w:hAnsi="Times New Roman" w:ascii="Times New Roman"/>
          <w:sz w:val="24"/>
        </w:rPr>
        <w:t xml:space="preserve"> ima jednog zaposlenika na određeno vrijeme s ugovorom na tri mjeseca, a koji se trenutno nalazi na godišnjem odmoru.</w:t>
      </w:r>
      <w:r w:rsidR="00706D5F" w:rsidRPr="00937E33">
        <w:rPr>
          <w:rFonts w:hAnsi="Times New Roman" w:ascii="Times New Roman"/>
          <w:sz w:val="24"/>
        </w:rPr>
        <w:t xml:space="preserve"> Na moje traženje gdje se nalazi originalni Ugovor o radu, dobio sam odgovor da presliku mogu dobiti u knjigovodstvu, a da će original zadržati</w:t>
      </w:r>
      <w:r w:rsidR="008F4C24" w:rsidRPr="00937E33">
        <w:rPr>
          <w:rFonts w:hAnsi="Times New Roman" w:ascii="Times New Roman"/>
          <w:sz w:val="24"/>
        </w:rPr>
        <w:t xml:space="preserve"> ona</w:t>
      </w:r>
      <w:r w:rsidR="00706D5F" w:rsidRPr="00937E33">
        <w:rPr>
          <w:rFonts w:hAnsi="Times New Roman" w:ascii="Times New Roman"/>
          <w:sz w:val="24"/>
        </w:rPr>
        <w:t xml:space="preserve"> dok se ne riješi žalba.</w:t>
      </w:r>
    </w:p>
    <w:p w:rsidRDefault="00656B04" w:rsidP="00751090" w:rsidR="00656B04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706D5F" w:rsidP="00751090" w:rsidR="00656B04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Stečajna upraviteljica mi je predala ključeve 2 stana na Karlovačkoj cesti i to</w:t>
      </w:r>
      <w:r w:rsidR="008F4C24" w:rsidRPr="00937E33">
        <w:rPr>
          <w:rFonts w:hAnsi="Times New Roman" w:ascii="Times New Roman"/>
          <w:sz w:val="24"/>
        </w:rPr>
        <w:t xml:space="preserve"> stanova</w:t>
      </w:r>
      <w:r w:rsidRPr="00937E33">
        <w:rPr>
          <w:rFonts w:hAnsi="Times New Roman" w:ascii="Times New Roman"/>
          <w:sz w:val="24"/>
        </w:rPr>
        <w:t xml:space="preserve"> s oznakom K6 i N8 uz napomenu da su svi ostali stanovi u 4 zgrade na Karlovačkoj cesti dati u najam ili su ran</w:t>
      </w:r>
      <w:r w:rsidR="00656B04" w:rsidRPr="00937E33">
        <w:rPr>
          <w:rFonts w:hAnsi="Times New Roman" w:ascii="Times New Roman"/>
          <w:sz w:val="24"/>
        </w:rPr>
        <w:t>ije prodani i predati u posjed.</w:t>
      </w:r>
    </w:p>
    <w:p w:rsidRDefault="00706D5F" w:rsidP="00751090" w:rsidR="00A33AD8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Na moj zahtjev za točnim popisom svih stanova kao i Ugovora o najmu, nisam dobio</w:t>
      </w:r>
      <w:r w:rsidR="002522B6" w:rsidRPr="00937E33">
        <w:rPr>
          <w:rFonts w:hAnsi="Times New Roman" w:ascii="Times New Roman"/>
          <w:sz w:val="24"/>
        </w:rPr>
        <w:t xml:space="preserve"> niti popise stanova niti Ugovore o najmu</w:t>
      </w:r>
      <w:r w:rsidRPr="00937E33">
        <w:rPr>
          <w:rFonts w:hAnsi="Times New Roman" w:ascii="Times New Roman"/>
          <w:sz w:val="24"/>
        </w:rPr>
        <w:t>, već sam upućen ponovo na knjigovodstveni servis i da tamo mogu preuzeti preslike.</w:t>
      </w:r>
    </w:p>
    <w:p w:rsidRDefault="002522B6" w:rsidP="00751090" w:rsidR="002522B6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706D5F" w:rsidP="00751090" w:rsidR="00706D5F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Ključevi stanova na Brezovičkoj cesti 45, predani su mi</w:t>
      </w:r>
      <w:r w:rsidR="005E712D" w:rsidRPr="00937E33">
        <w:rPr>
          <w:rFonts w:hAnsi="Times New Roman" w:ascii="Times New Roman"/>
          <w:sz w:val="24"/>
        </w:rPr>
        <w:t xml:space="preserve"> nabacani u jednoj kutiji</w:t>
      </w:r>
      <w:r w:rsidRPr="00937E33">
        <w:rPr>
          <w:rFonts w:hAnsi="Times New Roman" w:ascii="Times New Roman"/>
          <w:sz w:val="24"/>
        </w:rPr>
        <w:t xml:space="preserve"> uz napomenu da se u jednom stanu nalazi čovjek koji čuva cijeli taj prostor, te da u objektima nema struje.</w:t>
      </w:r>
    </w:p>
    <w:p w:rsidRDefault="00A33AD8" w:rsidP="00751090" w:rsidR="00A33AD8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744F71" w:rsidP="00751090" w:rsidR="00744F71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Nakon izvršene primopredaje izvršene su slijedeće radnje:</w:t>
      </w:r>
    </w:p>
    <w:p w:rsidRDefault="00A33AD8" w:rsidP="00751090" w:rsidR="00A33AD8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744F71" w:rsidP="00744F71" w:rsidR="00744F71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kontaktirao sam knjigovodstveni servis „Rozel“, gđu. Elviru Romić i dobio informaciju da je stečajna upraviteljica u knjigovodstvo dostavila zadnji ugovor o r</w:t>
      </w:r>
      <w:r w:rsidR="00AB503B" w:rsidRPr="00937E33">
        <w:rPr>
          <w:rFonts w:hAnsi="Times New Roman" w:ascii="Times New Roman"/>
          <w:sz w:val="24"/>
        </w:rPr>
        <w:t>adu zaposlenika Zlatka Crlenjak</w:t>
      </w:r>
      <w:r w:rsidRPr="00937E33">
        <w:rPr>
          <w:rFonts w:hAnsi="Times New Roman" w:ascii="Times New Roman"/>
          <w:sz w:val="24"/>
        </w:rPr>
        <w:t xml:space="preserve"> </w:t>
      </w:r>
      <w:r w:rsidR="00AB503B" w:rsidRPr="00937E33">
        <w:rPr>
          <w:rFonts w:hAnsi="Times New Roman" w:ascii="Times New Roman"/>
          <w:sz w:val="24"/>
        </w:rPr>
        <w:t>i to do</w:t>
      </w:r>
      <w:r w:rsidRPr="00937E33">
        <w:rPr>
          <w:rFonts w:hAnsi="Times New Roman" w:ascii="Times New Roman"/>
          <w:sz w:val="24"/>
        </w:rPr>
        <w:t xml:space="preserve"> 31.12.2015.g.</w:t>
      </w:r>
      <w:r w:rsidR="004A226E" w:rsidRPr="00937E33">
        <w:rPr>
          <w:rFonts w:hAnsi="Times New Roman" w:ascii="Times New Roman"/>
          <w:sz w:val="24"/>
        </w:rPr>
        <w:t xml:space="preserve"> Z</w:t>
      </w:r>
      <w:r w:rsidRPr="00937E33">
        <w:rPr>
          <w:rFonts w:hAnsi="Times New Roman" w:ascii="Times New Roman"/>
          <w:sz w:val="24"/>
        </w:rPr>
        <w:t>adnja plaća isplaćena je zaposleniku dana 11.11.2016.g. za listopad 2016.g.</w:t>
      </w:r>
    </w:p>
    <w:p w:rsidRDefault="004A226E" w:rsidP="00744F71" w:rsidR="004A226E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lastRenderedPageBreak/>
        <w:t>od knjigovodstva sam zatražio i dobio zadnji izvod po žiro računu iz kojeg je vidljivo da je račun stečajnog dužnika blokiran</w:t>
      </w:r>
    </w:p>
    <w:p w:rsidRDefault="00744F71" w:rsidP="00744F71" w:rsidR="00744F71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izradio novi pečat</w:t>
      </w:r>
    </w:p>
    <w:p w:rsidRDefault="00744F71" w:rsidP="00744F71" w:rsidR="00744F71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podnio HYPO Banci d.d. Zahtjev za promjenu potpisnika i promjenu adrese dostave izvoda</w:t>
      </w:r>
    </w:p>
    <w:p w:rsidRDefault="00744F71" w:rsidP="00744F71" w:rsidR="00744F71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u centralnu poštu u Branimirovoj predao nalog za dostavu pošte i pismena na adresu novog stečajnog upravitelja</w:t>
      </w:r>
    </w:p>
    <w:p w:rsidRDefault="00744F71" w:rsidP="00744F71" w:rsidR="00744F71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uputio odvjetnicima pisani zahtjev za dostavu izvješća o poduzetim radnjama i stanju spisa</w:t>
      </w:r>
      <w:r w:rsidR="004A226E" w:rsidRPr="00937E33">
        <w:rPr>
          <w:rFonts w:hAnsi="Times New Roman" w:ascii="Times New Roman"/>
          <w:sz w:val="24"/>
        </w:rPr>
        <w:t xml:space="preserve"> u sudskim postupcima gdje zastupaju stečajnog dužnika</w:t>
      </w:r>
    </w:p>
    <w:p w:rsidRDefault="004A226E" w:rsidP="00744F71" w:rsidR="004A226E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 xml:space="preserve">dostavio po svim stanovima, četiri zgrade </w:t>
      </w:r>
      <w:r w:rsidR="00957243" w:rsidRPr="00937E33">
        <w:rPr>
          <w:rFonts w:hAnsi="Times New Roman" w:ascii="Times New Roman"/>
          <w:sz w:val="24"/>
        </w:rPr>
        <w:t>na</w:t>
      </w:r>
      <w:r w:rsidRPr="00937E33">
        <w:rPr>
          <w:rFonts w:hAnsi="Times New Roman" w:ascii="Times New Roman"/>
          <w:sz w:val="24"/>
        </w:rPr>
        <w:t xml:space="preserve"> Karlovačkoj</w:t>
      </w:r>
      <w:r w:rsidR="00957243" w:rsidRPr="00937E33">
        <w:rPr>
          <w:rFonts w:hAnsi="Times New Roman" w:ascii="Times New Roman"/>
          <w:sz w:val="24"/>
        </w:rPr>
        <w:t xml:space="preserve"> cesti</w:t>
      </w:r>
      <w:r w:rsidRPr="00937E33">
        <w:rPr>
          <w:rFonts w:hAnsi="Times New Roman" w:ascii="Times New Roman"/>
          <w:sz w:val="24"/>
        </w:rPr>
        <w:t>, obavijesti o promjeni stečajnog upravitelja s pozivom</w:t>
      </w:r>
      <w:r w:rsidR="00145697" w:rsidRPr="00937E33">
        <w:rPr>
          <w:rFonts w:hAnsi="Times New Roman" w:ascii="Times New Roman"/>
          <w:sz w:val="24"/>
        </w:rPr>
        <w:t xml:space="preserve"> stanarima i podstanarima</w:t>
      </w:r>
      <w:r w:rsidRPr="00937E33">
        <w:rPr>
          <w:rFonts w:hAnsi="Times New Roman" w:ascii="Times New Roman"/>
          <w:sz w:val="24"/>
        </w:rPr>
        <w:t xml:space="preserve"> da mi se jave u ured radi reguliranja njihovog statusa</w:t>
      </w:r>
    </w:p>
    <w:p w:rsidRDefault="00AB503B" w:rsidP="00744F71" w:rsidR="00AB503B" w:rsidRPr="00937E33">
      <w:pPr>
        <w:numPr>
          <w:ilvl w:val="0"/>
          <w:numId w:val="7"/>
        </w:num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sa knjigovodstvenim servisom ugovorio usklađenje svih otvorenih stavaka obveza stečajne mase</w:t>
      </w:r>
    </w:p>
    <w:p w:rsidRDefault="00F339CB" w:rsidP="00F339CB" w:rsidR="00F339CB" w:rsidRPr="00937E33">
      <w:p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F339CB" w:rsidP="00F339CB" w:rsidR="00F339CB" w:rsidRPr="00937E33">
      <w:p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 xml:space="preserve">Dana 28.04.2017.g. </w:t>
      </w:r>
      <w:r w:rsidR="00387D63" w:rsidRPr="00937E33">
        <w:rPr>
          <w:rFonts w:hAnsi="Times New Roman" w:ascii="Times New Roman"/>
          <w:sz w:val="24"/>
        </w:rPr>
        <w:t>moj suradnik je</w:t>
      </w:r>
      <w:r w:rsidR="00937E33" w:rsidRPr="00937E33">
        <w:rPr>
          <w:rFonts w:hAnsi="Times New Roman" w:ascii="Times New Roman"/>
          <w:sz w:val="24"/>
        </w:rPr>
        <w:t xml:space="preserve"> u pratnji zaposlenika stečajnog dužnika, Zlatko Crlenjak,</w:t>
      </w:r>
      <w:r w:rsidR="00387D63" w:rsidRPr="00937E33">
        <w:rPr>
          <w:rFonts w:hAnsi="Times New Roman" w:ascii="Times New Roman"/>
          <w:sz w:val="24"/>
        </w:rPr>
        <w:t xml:space="preserve"> </w:t>
      </w:r>
      <w:r w:rsidRPr="00937E33">
        <w:rPr>
          <w:rFonts w:hAnsi="Times New Roman" w:ascii="Times New Roman"/>
          <w:sz w:val="24"/>
        </w:rPr>
        <w:t>obišao</w:t>
      </w:r>
      <w:r w:rsidR="00387D63" w:rsidRPr="00937E33">
        <w:rPr>
          <w:rFonts w:hAnsi="Times New Roman" w:ascii="Times New Roman"/>
          <w:sz w:val="24"/>
        </w:rPr>
        <w:t xml:space="preserve"> s</w:t>
      </w:r>
      <w:r w:rsidR="00A131B0" w:rsidRPr="00937E33">
        <w:rPr>
          <w:rFonts w:hAnsi="Times New Roman" w:ascii="Times New Roman"/>
          <w:sz w:val="24"/>
        </w:rPr>
        <w:t xml:space="preserve">lijedeće </w:t>
      </w:r>
      <w:r w:rsidRPr="00937E33">
        <w:rPr>
          <w:rFonts w:hAnsi="Times New Roman" w:ascii="Times New Roman"/>
          <w:sz w:val="24"/>
        </w:rPr>
        <w:t>nekretnine stečajnog dužnika i ustanovio slijedeće:</w:t>
      </w:r>
    </w:p>
    <w:p w:rsidRDefault="00F339CB" w:rsidP="00F339CB" w:rsidR="00F339CB" w:rsidRPr="00937E33">
      <w:pPr>
        <w:tabs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387D63" w:rsidP="00F339CB" w:rsidR="00F339CB" w:rsidRPr="00937E33">
      <w:pPr>
        <w:pStyle w:val="Odlomakpopisa1"/>
        <w:ind w:left="0"/>
        <w:jc w:val="both"/>
        <w:rPr>
          <w:b/>
          <w:szCs w:val="24"/>
          <w:lang w:val="hr-HR"/>
        </w:rPr>
      </w:pPr>
      <w:r w:rsidRPr="00937E33">
        <w:rPr>
          <w:b/>
          <w:szCs w:val="24"/>
          <w:lang w:val="hr-HR"/>
        </w:rPr>
        <w:t>Objekti na Karlovačkoj cesti:</w:t>
      </w:r>
    </w:p>
    <w:p w:rsidRDefault="00F339CB" w:rsidP="00F339CB" w:rsidR="00F339CB" w:rsidRPr="00937E33">
      <w:pPr>
        <w:pStyle w:val="Odlomakpopisa1"/>
        <w:ind w:left="0"/>
        <w:jc w:val="both"/>
        <w:rPr>
          <w:b/>
          <w:szCs w:val="24"/>
          <w:lang w:val="hr-HR"/>
        </w:rPr>
      </w:pPr>
    </w:p>
    <w:p w:rsidRDefault="00F339CB" w:rsidP="00F339CB" w:rsidR="00F339CB" w:rsidRPr="00937E33">
      <w:pPr>
        <w:pStyle w:val="Odlomakpopisa1"/>
        <w:ind w:hanging="345" w:left="705"/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-</w:t>
      </w:r>
      <w:r w:rsidRPr="00937E33">
        <w:rPr>
          <w:szCs w:val="24"/>
          <w:lang w:val="hr-HR"/>
        </w:rPr>
        <w:tab/>
        <w:t>Karlovačka cesta 6c</w:t>
      </w:r>
      <w:r w:rsidR="00387D63" w:rsidRPr="00937E33">
        <w:rPr>
          <w:szCs w:val="24"/>
          <w:lang w:val="hr-HR"/>
        </w:rPr>
        <w:t>, (građevinske oznake K), stan K6, za koji smo preuzeli dana 25.04.2017.g. jedan ključ od stana i jedan ključ od ulaznih vrata zgrade,</w:t>
      </w:r>
      <w:r w:rsidRPr="00937E33">
        <w:rPr>
          <w:szCs w:val="24"/>
          <w:lang w:val="hr-HR"/>
        </w:rPr>
        <w:t xml:space="preserve"> zatečen je namještaj u cijelom stanu. Namještaj, prema kazivanju Crlenjak Zlatka, pripada bivšoj korisnici stana Grdić Aleksandri s kojom se još vodi sudski spor.</w:t>
      </w:r>
    </w:p>
    <w:p w:rsidRDefault="00F339CB" w:rsidP="00F339CB" w:rsidR="00F339CB" w:rsidRPr="00937E33">
      <w:pPr>
        <w:ind w:firstLine="705"/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U stanu postoji priključena el. energija, plin i voda.</w:t>
      </w:r>
    </w:p>
    <w:p w:rsidRDefault="00F339CB" w:rsidP="00F339CB" w:rsidR="00F339CB" w:rsidRPr="00937E33">
      <w:pPr>
        <w:ind w:hanging="345" w:left="705"/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-</w:t>
      </w:r>
      <w:r w:rsidRPr="00937E33">
        <w:rPr>
          <w:rFonts w:hAnsi="Times New Roman" w:ascii="Times New Roman"/>
          <w:sz w:val="24"/>
        </w:rPr>
        <w:tab/>
      </w:r>
      <w:r w:rsidR="00937E33" w:rsidRPr="00937E33">
        <w:rPr>
          <w:rFonts w:hAnsi="Times New Roman" w:ascii="Times New Roman"/>
          <w:sz w:val="24"/>
        </w:rPr>
        <w:t>Karlovačka cesta 12a, (građevinske oznake N), stan</w:t>
      </w:r>
      <w:r w:rsidRPr="00937E33">
        <w:rPr>
          <w:rFonts w:hAnsi="Times New Roman" w:ascii="Times New Roman"/>
          <w:sz w:val="24"/>
        </w:rPr>
        <w:t xml:space="preserve"> N8</w:t>
      </w:r>
      <w:r w:rsidR="00937E33" w:rsidRPr="00937E33">
        <w:rPr>
          <w:rFonts w:hAnsi="Times New Roman" w:ascii="Times New Roman"/>
          <w:sz w:val="24"/>
        </w:rPr>
        <w:t>,</w:t>
      </w:r>
      <w:r w:rsidRPr="00937E33">
        <w:rPr>
          <w:rFonts w:hAnsi="Times New Roman" w:ascii="Times New Roman"/>
          <w:sz w:val="24"/>
        </w:rPr>
        <w:t xml:space="preserve"> </w:t>
      </w:r>
      <w:r w:rsidR="00937E33" w:rsidRPr="00937E33">
        <w:rPr>
          <w:rFonts w:hAnsi="Times New Roman" w:ascii="Times New Roman"/>
          <w:sz w:val="24"/>
        </w:rPr>
        <w:t>za koji smo preuzeli dana 25.04.2017.g. jedan ključ od stana i jedan ključ od ulaznih vrata zgrade,</w:t>
      </w:r>
      <w:r w:rsidRPr="00937E33">
        <w:rPr>
          <w:rFonts w:hAnsi="Times New Roman" w:ascii="Times New Roman"/>
          <w:sz w:val="24"/>
        </w:rPr>
        <w:t xml:space="preserve"> zatečen je prazan stan sa</w:t>
      </w:r>
      <w:r w:rsidR="00937E33" w:rsidRPr="00937E33">
        <w:rPr>
          <w:rFonts w:hAnsi="Times New Roman" w:ascii="Times New Roman"/>
          <w:sz w:val="24"/>
        </w:rPr>
        <w:t xml:space="preserve"> postojećim</w:t>
      </w:r>
      <w:r w:rsidRPr="00937E33">
        <w:rPr>
          <w:rFonts w:hAnsi="Times New Roman" w:ascii="Times New Roman"/>
          <w:sz w:val="24"/>
        </w:rPr>
        <w:t xml:space="preserve"> plinskim brojilom, </w:t>
      </w:r>
      <w:r w:rsidR="00937E33" w:rsidRPr="00937E33">
        <w:rPr>
          <w:rFonts w:hAnsi="Times New Roman" w:ascii="Times New Roman"/>
          <w:sz w:val="24"/>
        </w:rPr>
        <w:t>bez el.energije i vode</w:t>
      </w:r>
      <w:r w:rsidRPr="00937E33">
        <w:rPr>
          <w:rFonts w:hAnsi="Times New Roman" w:ascii="Times New Roman"/>
          <w:sz w:val="24"/>
        </w:rPr>
        <w:t>.</w:t>
      </w:r>
    </w:p>
    <w:p w:rsidRDefault="00937E33" w:rsidP="00F339CB" w:rsidR="00F339CB" w:rsidRPr="00937E33">
      <w:pPr>
        <w:numPr>
          <w:ilvl w:val="0"/>
          <w:numId w:val="7"/>
        </w:num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Karlovačka cesta 12a, (građevinske oznake N), stan N</w:t>
      </w:r>
      <w:r w:rsidR="00F339CB" w:rsidRPr="00937E33">
        <w:rPr>
          <w:rFonts w:hAnsi="Times New Roman" w:ascii="Times New Roman"/>
          <w:sz w:val="24"/>
        </w:rPr>
        <w:t>1</w:t>
      </w:r>
      <w:r w:rsidRPr="00937E33">
        <w:rPr>
          <w:rFonts w:hAnsi="Times New Roman" w:ascii="Times New Roman"/>
          <w:sz w:val="24"/>
        </w:rPr>
        <w:t>, prema k</w:t>
      </w:r>
      <w:r w:rsidR="00F339CB" w:rsidRPr="00937E33">
        <w:rPr>
          <w:rFonts w:hAnsi="Times New Roman" w:ascii="Times New Roman"/>
          <w:sz w:val="24"/>
        </w:rPr>
        <w:t>azivanju Zlatka Crlenjak stan</w:t>
      </w:r>
      <w:r w:rsidRPr="00937E33">
        <w:rPr>
          <w:rFonts w:hAnsi="Times New Roman" w:ascii="Times New Roman"/>
          <w:sz w:val="24"/>
        </w:rPr>
        <w:t xml:space="preserve"> je</w:t>
      </w:r>
      <w:r w:rsidR="00F339CB" w:rsidRPr="00937E33">
        <w:rPr>
          <w:rFonts w:hAnsi="Times New Roman" w:ascii="Times New Roman"/>
          <w:sz w:val="24"/>
        </w:rPr>
        <w:t xml:space="preserve"> u vlasništvu</w:t>
      </w:r>
      <w:r>
        <w:rPr>
          <w:rFonts w:hAnsi="Times New Roman" w:ascii="Times New Roman"/>
          <w:sz w:val="24"/>
        </w:rPr>
        <w:t xml:space="preserve"> stečajnog dužnika, Muring</w:t>
      </w:r>
      <w:r w:rsidR="00F339CB" w:rsidRPr="00937E33">
        <w:rPr>
          <w:rFonts w:hAnsi="Times New Roman" w:ascii="Times New Roman"/>
          <w:sz w:val="24"/>
        </w:rPr>
        <w:t xml:space="preserve"> d.o.o. u stečaju</w:t>
      </w:r>
      <w:r w:rsidRPr="00937E33">
        <w:rPr>
          <w:rFonts w:hAnsi="Times New Roman" w:ascii="Times New Roman"/>
          <w:sz w:val="24"/>
        </w:rPr>
        <w:t>,</w:t>
      </w:r>
      <w:r w:rsidR="00F339CB" w:rsidRPr="00937E33">
        <w:rPr>
          <w:rFonts w:hAnsi="Times New Roman" w:ascii="Times New Roman"/>
          <w:sz w:val="24"/>
        </w:rPr>
        <w:t xml:space="preserve"> trenutno </w:t>
      </w:r>
      <w:r w:rsidRPr="00937E33">
        <w:rPr>
          <w:rFonts w:hAnsi="Times New Roman" w:ascii="Times New Roman"/>
          <w:sz w:val="24"/>
        </w:rPr>
        <w:t xml:space="preserve">je </w:t>
      </w:r>
      <w:r w:rsidR="00F339CB" w:rsidRPr="00937E33">
        <w:rPr>
          <w:rFonts w:hAnsi="Times New Roman" w:ascii="Times New Roman"/>
          <w:sz w:val="24"/>
        </w:rPr>
        <w:t xml:space="preserve">slobodan od ljudi i stvari, a za koji će </w:t>
      </w:r>
      <w:r w:rsidRPr="00937E33">
        <w:rPr>
          <w:rFonts w:hAnsi="Times New Roman" w:ascii="Times New Roman"/>
          <w:sz w:val="24"/>
        </w:rPr>
        <w:t>nam</w:t>
      </w:r>
      <w:r w:rsidR="00F339CB" w:rsidRPr="00937E33">
        <w:rPr>
          <w:rFonts w:hAnsi="Times New Roman" w:ascii="Times New Roman"/>
          <w:sz w:val="24"/>
        </w:rPr>
        <w:t xml:space="preserve"> g. Crlenjak</w:t>
      </w:r>
      <w:r w:rsidRPr="00937E33">
        <w:rPr>
          <w:rFonts w:hAnsi="Times New Roman" w:ascii="Times New Roman"/>
          <w:sz w:val="24"/>
        </w:rPr>
        <w:t xml:space="preserve"> naknadno</w:t>
      </w:r>
      <w:r w:rsidR="00F339CB" w:rsidRPr="00937E33">
        <w:rPr>
          <w:rFonts w:hAnsi="Times New Roman" w:ascii="Times New Roman"/>
          <w:sz w:val="24"/>
        </w:rPr>
        <w:t xml:space="preserve"> dostaviti ključeve.</w:t>
      </w:r>
    </w:p>
    <w:p w:rsidRDefault="00937E33" w:rsidP="00937E33" w:rsidR="00937E33">
      <w:pPr>
        <w:pStyle w:val="Odlomakpopisa1"/>
        <w:ind w:left="0"/>
        <w:jc w:val="both"/>
        <w:rPr>
          <w:szCs w:val="24"/>
          <w:lang w:val="hr-HR"/>
        </w:rPr>
      </w:pPr>
    </w:p>
    <w:p w:rsidRDefault="00F339CB" w:rsidP="00937E33" w:rsidR="00F339CB" w:rsidRPr="00937E33">
      <w:pPr>
        <w:pStyle w:val="Odlomakpopisa1"/>
        <w:ind w:left="0"/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Za ostale stanove ključeve nismo zaprimili, već smo samo popisali dostupna imena korisnika s poštanskih sandučića.</w:t>
      </w:r>
    </w:p>
    <w:p w:rsidRDefault="00F339CB" w:rsidP="00F339CB" w:rsidR="00F339CB" w:rsidRPr="00937E33">
      <w:pPr>
        <w:pStyle w:val="Odlomakpopisa1"/>
        <w:jc w:val="both"/>
        <w:rPr>
          <w:szCs w:val="24"/>
          <w:lang w:val="hr-HR"/>
        </w:rPr>
      </w:pPr>
    </w:p>
    <w:p w:rsidRDefault="00F339CB" w:rsidP="00F339CB" w:rsidR="00F339CB" w:rsidRPr="00937E33">
      <w:pPr>
        <w:pStyle w:val="Odlomakpopisa1"/>
        <w:ind w:left="0"/>
        <w:jc w:val="both"/>
        <w:rPr>
          <w:b/>
          <w:szCs w:val="24"/>
          <w:lang w:val="hr-HR"/>
        </w:rPr>
      </w:pPr>
      <w:r w:rsidRPr="00937E33">
        <w:rPr>
          <w:b/>
          <w:szCs w:val="24"/>
          <w:lang w:val="hr-HR"/>
        </w:rPr>
        <w:t>Objekti na Brezovičkoj cesti br</w:t>
      </w:r>
      <w:r w:rsidR="00937E33">
        <w:rPr>
          <w:b/>
          <w:szCs w:val="24"/>
          <w:lang w:val="hr-HR"/>
        </w:rPr>
        <w:t>.</w:t>
      </w:r>
      <w:r w:rsidRPr="00937E33">
        <w:rPr>
          <w:b/>
          <w:szCs w:val="24"/>
          <w:lang w:val="hr-HR"/>
        </w:rPr>
        <w:t xml:space="preserve"> 45</w:t>
      </w:r>
    </w:p>
    <w:p w:rsidRDefault="00F339CB" w:rsidP="00F339CB" w:rsidR="00F339CB" w:rsidRPr="00937E33">
      <w:pPr>
        <w:pStyle w:val="Odlomakpopisa1"/>
        <w:ind w:left="0"/>
        <w:jc w:val="both"/>
        <w:rPr>
          <w:b/>
          <w:szCs w:val="24"/>
          <w:lang w:val="hr-HR"/>
        </w:rPr>
      </w:pPr>
    </w:p>
    <w:p w:rsidRDefault="00F339CB" w:rsidP="00F339CB" w:rsidR="00F339CB" w:rsidRPr="00937E33">
      <w:pPr>
        <w:pStyle w:val="Odlomakpopisa1"/>
        <w:ind w:left="0"/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 xml:space="preserve">Na navedenoj adresi nalaze se </w:t>
      </w:r>
      <w:r w:rsidR="001051EB">
        <w:rPr>
          <w:szCs w:val="24"/>
          <w:lang w:val="hr-HR"/>
        </w:rPr>
        <w:t>4</w:t>
      </w:r>
      <w:r w:rsidRPr="00937E33">
        <w:rPr>
          <w:szCs w:val="24"/>
          <w:lang w:val="hr-HR"/>
        </w:rPr>
        <w:t xml:space="preserve"> </w:t>
      </w:r>
      <w:r w:rsidR="001051EB">
        <w:rPr>
          <w:szCs w:val="24"/>
          <w:lang w:val="hr-HR"/>
        </w:rPr>
        <w:t>građevinske jedinici</w:t>
      </w:r>
      <w:r w:rsidRPr="00937E33">
        <w:rPr>
          <w:szCs w:val="24"/>
          <w:lang w:val="hr-HR"/>
        </w:rPr>
        <w:t xml:space="preserve"> sa po dva ulaza</w:t>
      </w:r>
      <w:r w:rsidR="001051EB">
        <w:rPr>
          <w:szCs w:val="24"/>
          <w:lang w:val="hr-HR"/>
        </w:rPr>
        <w:t xml:space="preserve">, odnosno 8 </w:t>
      </w:r>
      <w:r w:rsidR="001051EB" w:rsidRPr="00937E33">
        <w:rPr>
          <w:szCs w:val="24"/>
          <w:lang w:val="hr-HR"/>
        </w:rPr>
        <w:t>zgrad</w:t>
      </w:r>
      <w:r w:rsidR="001051EB">
        <w:rPr>
          <w:szCs w:val="24"/>
          <w:lang w:val="hr-HR"/>
        </w:rPr>
        <w:t>a.</w:t>
      </w:r>
    </w:p>
    <w:p w:rsidRDefault="00F339CB" w:rsidP="00F339CB" w:rsidR="00F339CB" w:rsidRPr="00937E33">
      <w:pPr>
        <w:pStyle w:val="Odlomakpopisa1"/>
        <w:ind w:left="0"/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Na svakom ulazu nalazi se 6 podrumskih prostorija i šest stanova smještenih po dva stana u prizemlju, na katu i potkrovlju zgrade.</w:t>
      </w:r>
    </w:p>
    <w:p w:rsidRDefault="00F339CB" w:rsidP="00F339CB" w:rsidR="00F339CB" w:rsidRPr="00937E33">
      <w:pPr>
        <w:pStyle w:val="Odlomakpopisa1"/>
        <w:numPr>
          <w:ilvl w:val="0"/>
          <w:numId w:val="7"/>
        </w:numPr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na objektu B nisu ugrađena niti postoje vrata od stanova.</w:t>
      </w:r>
    </w:p>
    <w:p w:rsidRDefault="00F339CB" w:rsidP="00F339CB" w:rsidR="00F339CB" w:rsidRPr="00937E33">
      <w:pPr>
        <w:pStyle w:val="Odlomakpopisa1"/>
        <w:ind w:hanging="345" w:left="705"/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-</w:t>
      </w:r>
      <w:r w:rsidRPr="00937E33">
        <w:rPr>
          <w:szCs w:val="24"/>
          <w:lang w:val="hr-HR"/>
        </w:rPr>
        <w:tab/>
        <w:t>na objektu D izuzetak čine 2 stana u potkrovlju koji su povezani u jednu cjelinu i imaju 1 ulazna vrata.</w:t>
      </w:r>
    </w:p>
    <w:p w:rsidRDefault="00F339CB" w:rsidP="00F339CB" w:rsidR="00F339CB" w:rsidRPr="00937E33">
      <w:pPr>
        <w:pStyle w:val="Odlomakpopisa1"/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U objektu D također su 2 podrumske prostorije povezane u 1 cjelinu sa jednim vratima.</w:t>
      </w:r>
    </w:p>
    <w:p w:rsidRDefault="00A131B0" w:rsidP="00F339CB" w:rsidR="00A131B0" w:rsidRPr="00937E33">
      <w:pPr>
        <w:pStyle w:val="Odlomakpopisa1"/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 xml:space="preserve">U objektu D, stan D1 zatekli smo stanara Josipa Horvat koji se izjasnio da on </w:t>
      </w:r>
      <w:r w:rsidR="00FE48C4">
        <w:rPr>
          <w:szCs w:val="24"/>
          <w:lang w:val="hr-HR"/>
        </w:rPr>
        <w:t>v</w:t>
      </w:r>
      <w:r w:rsidRPr="00937E33">
        <w:rPr>
          <w:szCs w:val="24"/>
          <w:lang w:val="hr-HR"/>
        </w:rPr>
        <w:t xml:space="preserve">rši službu čuvara i domara prema usmenom dogovoru sa </w:t>
      </w:r>
      <w:r w:rsidR="00996B8D" w:rsidRPr="00937E33">
        <w:rPr>
          <w:szCs w:val="24"/>
          <w:lang w:val="hr-HR"/>
        </w:rPr>
        <w:t>dosadašnjom</w:t>
      </w:r>
      <w:r w:rsidRPr="00937E33">
        <w:rPr>
          <w:szCs w:val="24"/>
          <w:lang w:val="hr-HR"/>
        </w:rPr>
        <w:t xml:space="preserve"> stečajnom upraviteljicom Mirjana Zuzija.</w:t>
      </w:r>
    </w:p>
    <w:p w:rsidRDefault="00F339CB" w:rsidP="00F339CB" w:rsidR="00F339CB" w:rsidRPr="00937E33">
      <w:pPr>
        <w:pStyle w:val="Odlomakpopisa1"/>
        <w:ind w:left="0"/>
        <w:jc w:val="both"/>
        <w:rPr>
          <w:szCs w:val="24"/>
          <w:lang w:val="hr-HR"/>
        </w:rPr>
      </w:pPr>
    </w:p>
    <w:p w:rsidRDefault="00F339CB" w:rsidP="00F339CB" w:rsidR="00F339CB" w:rsidRPr="00937E33">
      <w:pPr>
        <w:pStyle w:val="Odlomakpopisa1"/>
        <w:ind w:left="0"/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Preuzeto je ukupno 128 ključeva od podruma i stanova neki u jednom, neki u dva primjerka s izuzetkom stanova na objektu F gdje su ključevi od stanova u 3 primjerka.</w:t>
      </w:r>
    </w:p>
    <w:p w:rsidRDefault="00F339CB" w:rsidP="00F339CB" w:rsidR="00F339CB" w:rsidRPr="00937E33">
      <w:pPr>
        <w:pStyle w:val="Odlomakpopisa1"/>
        <w:ind w:left="0"/>
        <w:rPr>
          <w:szCs w:val="24"/>
          <w:lang w:val="hr-HR"/>
        </w:rPr>
      </w:pPr>
    </w:p>
    <w:p w:rsidRDefault="00F339CB" w:rsidP="00F339CB" w:rsidR="00F339CB" w:rsidRPr="00937E33">
      <w:pPr>
        <w:pStyle w:val="Odlomakpopisa1"/>
        <w:ind w:left="0"/>
        <w:rPr>
          <w:szCs w:val="24"/>
          <w:lang w:val="hr-HR"/>
        </w:rPr>
      </w:pPr>
      <w:r w:rsidRPr="00937E33">
        <w:rPr>
          <w:szCs w:val="24"/>
          <w:lang w:val="hr-HR"/>
        </w:rPr>
        <w:t>Nedostaju slijedeći ključevi:</w:t>
      </w:r>
    </w:p>
    <w:p w:rsidRDefault="00F339CB" w:rsidP="00F339CB" w:rsidR="00F339CB" w:rsidRPr="00937E33">
      <w:pPr>
        <w:pStyle w:val="Odlomakpopisa1"/>
        <w:numPr>
          <w:ilvl w:val="0"/>
          <w:numId w:val="7"/>
        </w:numPr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 xml:space="preserve">objekt A </w:t>
      </w:r>
      <w:r w:rsidRPr="00937E33">
        <w:rPr>
          <w:szCs w:val="24"/>
          <w:lang w:val="hr-HR"/>
        </w:rPr>
        <w:tab/>
        <w:t>podrum A4, stanovi-nema ulaznih vrata.</w:t>
      </w:r>
    </w:p>
    <w:p w:rsidRDefault="00F339CB" w:rsidP="00F339CB" w:rsidR="00F339CB" w:rsidRPr="00937E33">
      <w:pPr>
        <w:pStyle w:val="Odlomakpopisa1"/>
        <w:numPr>
          <w:ilvl w:val="0"/>
          <w:numId w:val="7"/>
        </w:numPr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objekt B</w:t>
      </w:r>
      <w:r w:rsidRPr="00937E33">
        <w:rPr>
          <w:szCs w:val="24"/>
          <w:lang w:val="hr-HR"/>
        </w:rPr>
        <w:tab/>
        <w:t>stanovi- nema ulaznih vrata</w:t>
      </w:r>
    </w:p>
    <w:p w:rsidRDefault="00F339CB" w:rsidP="00F339CB" w:rsidR="00F339CB" w:rsidRPr="00937E33">
      <w:pPr>
        <w:pStyle w:val="Odlomakpopisa1"/>
        <w:numPr>
          <w:ilvl w:val="0"/>
          <w:numId w:val="7"/>
        </w:numPr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objekt C</w:t>
      </w:r>
      <w:r w:rsidRPr="00937E33">
        <w:rPr>
          <w:szCs w:val="24"/>
          <w:lang w:val="hr-HR"/>
        </w:rPr>
        <w:tab/>
        <w:t>podrum C4</w:t>
      </w:r>
    </w:p>
    <w:p w:rsidRDefault="00F339CB" w:rsidP="00F339CB" w:rsidR="007F451E">
      <w:pPr>
        <w:pStyle w:val="Odlomakpopisa1"/>
        <w:numPr>
          <w:ilvl w:val="0"/>
          <w:numId w:val="7"/>
        </w:numPr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objekt D</w:t>
      </w:r>
      <w:r w:rsidRPr="00937E33">
        <w:rPr>
          <w:szCs w:val="24"/>
          <w:lang w:val="hr-HR"/>
        </w:rPr>
        <w:tab/>
        <w:t>vrata haustora i stana D1</w:t>
      </w:r>
      <w:r w:rsidR="007F451E">
        <w:rPr>
          <w:szCs w:val="24"/>
          <w:lang w:val="hr-HR"/>
        </w:rPr>
        <w:t xml:space="preserve"> ključevi</w:t>
      </w:r>
      <w:r w:rsidRPr="00937E33">
        <w:rPr>
          <w:szCs w:val="24"/>
          <w:lang w:val="hr-HR"/>
        </w:rPr>
        <w:t xml:space="preserve"> kod domara</w:t>
      </w:r>
    </w:p>
    <w:p w:rsidRDefault="00F339CB" w:rsidP="007F451E" w:rsidR="00F339CB" w:rsidRPr="00937E33">
      <w:pPr>
        <w:pStyle w:val="Odlomakpopisa1"/>
        <w:numPr>
          <w:ilvl w:val="2"/>
          <w:numId w:val="7"/>
        </w:numPr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 xml:space="preserve"> stan D2, podrum D4</w:t>
      </w:r>
      <w:r w:rsidR="007F451E">
        <w:rPr>
          <w:szCs w:val="24"/>
          <w:lang w:val="hr-HR"/>
        </w:rPr>
        <w:t xml:space="preserve"> nema ključeva</w:t>
      </w:r>
    </w:p>
    <w:p w:rsidRDefault="00F339CB" w:rsidP="00F339CB" w:rsidR="00F339CB" w:rsidRPr="00937E33">
      <w:pPr>
        <w:pStyle w:val="Odlomakpopisa1"/>
        <w:numPr>
          <w:ilvl w:val="0"/>
          <w:numId w:val="7"/>
        </w:numPr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objekt G</w:t>
      </w:r>
      <w:r w:rsidR="00A131B0" w:rsidRPr="00937E33">
        <w:rPr>
          <w:szCs w:val="24"/>
          <w:lang w:val="hr-HR"/>
        </w:rPr>
        <w:tab/>
      </w:r>
      <w:r w:rsidRPr="00937E33">
        <w:rPr>
          <w:szCs w:val="24"/>
          <w:lang w:val="hr-HR"/>
        </w:rPr>
        <w:t>stan G4</w:t>
      </w:r>
    </w:p>
    <w:p w:rsidRDefault="00A131B0" w:rsidP="00F339CB" w:rsidR="00A131B0" w:rsidRPr="00937E33">
      <w:pPr>
        <w:pStyle w:val="Odlomakpopisa1"/>
        <w:numPr>
          <w:ilvl w:val="0"/>
          <w:numId w:val="7"/>
        </w:numPr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objekt H</w:t>
      </w:r>
      <w:r w:rsidRPr="00937E33">
        <w:rPr>
          <w:szCs w:val="24"/>
          <w:lang w:val="hr-HR"/>
        </w:rPr>
        <w:tab/>
      </w:r>
      <w:r w:rsidR="007F451E">
        <w:rPr>
          <w:szCs w:val="24"/>
          <w:lang w:val="hr-HR"/>
        </w:rPr>
        <w:t xml:space="preserve">H2, </w:t>
      </w:r>
      <w:r w:rsidRPr="00937E33">
        <w:rPr>
          <w:szCs w:val="24"/>
          <w:lang w:val="hr-HR"/>
        </w:rPr>
        <w:t>stan H1 nema brave</w:t>
      </w:r>
      <w:r w:rsidR="007F451E">
        <w:rPr>
          <w:szCs w:val="24"/>
          <w:lang w:val="hr-HR"/>
        </w:rPr>
        <w:t xml:space="preserve"> - polomljena</w:t>
      </w:r>
    </w:p>
    <w:p w:rsidRDefault="00F339CB" w:rsidP="00F339CB" w:rsidR="00F339CB" w:rsidRPr="00937E33">
      <w:pPr>
        <w:pStyle w:val="Odlomakpopisa1"/>
        <w:ind w:left="0"/>
        <w:rPr>
          <w:szCs w:val="24"/>
          <w:lang w:val="hr-HR"/>
        </w:rPr>
      </w:pPr>
    </w:p>
    <w:p w:rsidRDefault="00F339CB" w:rsidP="00F339CB" w:rsidR="00A131B0" w:rsidRPr="00937E33">
      <w:p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 xml:space="preserve">Zidovi podrumskih prostorija su vlažni što </w:t>
      </w:r>
      <w:r w:rsidR="00A131B0" w:rsidRPr="00937E33">
        <w:rPr>
          <w:rFonts w:hAnsi="Times New Roman" w:ascii="Times New Roman"/>
          <w:sz w:val="24"/>
        </w:rPr>
        <w:t>ima za posljedicu</w:t>
      </w:r>
      <w:r w:rsidRPr="00937E33">
        <w:rPr>
          <w:rFonts w:hAnsi="Times New Roman" w:ascii="Times New Roman"/>
          <w:sz w:val="24"/>
        </w:rPr>
        <w:t xml:space="preserve"> ljuštenj</w:t>
      </w:r>
      <w:r w:rsidR="007F451E">
        <w:rPr>
          <w:rFonts w:hAnsi="Times New Roman" w:ascii="Times New Roman"/>
          <w:sz w:val="24"/>
        </w:rPr>
        <w:t>e</w:t>
      </w:r>
      <w:r w:rsidRPr="00937E33">
        <w:rPr>
          <w:rFonts w:hAnsi="Times New Roman" w:ascii="Times New Roman"/>
          <w:sz w:val="24"/>
        </w:rPr>
        <w:t xml:space="preserve"> boje i žbuke</w:t>
      </w:r>
      <w:r w:rsidR="00A131B0" w:rsidRPr="00937E33">
        <w:rPr>
          <w:rFonts w:hAnsi="Times New Roman" w:ascii="Times New Roman"/>
          <w:sz w:val="24"/>
        </w:rPr>
        <w:t>.</w:t>
      </w:r>
    </w:p>
    <w:p w:rsidRDefault="001051EB" w:rsidP="00F339CB" w:rsidR="00F339CB" w:rsidRPr="00937E3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 p</w:t>
      </w:r>
      <w:r w:rsidR="00F339CB" w:rsidRPr="00937E33">
        <w:rPr>
          <w:rFonts w:hAnsi="Times New Roman" w:ascii="Times New Roman"/>
          <w:sz w:val="24"/>
        </w:rPr>
        <w:t>ojedini zidovi stanova su vlažni</w:t>
      </w:r>
      <w:r>
        <w:rPr>
          <w:rFonts w:hAnsi="Times New Roman" w:ascii="Times New Roman"/>
          <w:sz w:val="24"/>
        </w:rPr>
        <w:t>.</w:t>
      </w:r>
    </w:p>
    <w:p w:rsidRDefault="00F339CB" w:rsidP="00F339CB" w:rsidR="00F339CB" w:rsidRPr="00937E33">
      <w:p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Dio stanov</w:t>
      </w:r>
      <w:r w:rsidR="00775446">
        <w:rPr>
          <w:rFonts w:hAnsi="Times New Roman" w:ascii="Times New Roman"/>
          <w:sz w:val="24"/>
        </w:rPr>
        <w:t>a ima ugrađene plinske bojlere. U nekim stanovima vidljivo je da su bojleri bili postavljeni, a sada ih nema.</w:t>
      </w:r>
    </w:p>
    <w:p w:rsidRDefault="00F339CB" w:rsidP="00A131B0" w:rsidR="00F339CB" w:rsidRPr="00937E33">
      <w:p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 xml:space="preserve">Dio stanova nema ugrađena sobna vrata i </w:t>
      </w:r>
      <w:r w:rsidR="007F451E">
        <w:rPr>
          <w:rFonts w:hAnsi="Times New Roman" w:ascii="Times New Roman"/>
          <w:sz w:val="24"/>
        </w:rPr>
        <w:t>nisu</w:t>
      </w:r>
      <w:r w:rsidRPr="00937E33">
        <w:rPr>
          <w:rFonts w:hAnsi="Times New Roman" w:ascii="Times New Roman"/>
          <w:sz w:val="24"/>
        </w:rPr>
        <w:t xml:space="preserve"> obojan</w:t>
      </w:r>
      <w:r w:rsidR="007F451E">
        <w:rPr>
          <w:rFonts w:hAnsi="Times New Roman" w:ascii="Times New Roman"/>
          <w:sz w:val="24"/>
        </w:rPr>
        <w:t>i</w:t>
      </w:r>
      <w:r w:rsidRPr="00937E33">
        <w:rPr>
          <w:rFonts w:hAnsi="Times New Roman" w:ascii="Times New Roman"/>
          <w:sz w:val="24"/>
        </w:rPr>
        <w:t>.</w:t>
      </w:r>
    </w:p>
    <w:p w:rsidRDefault="00F339CB" w:rsidP="00F339CB" w:rsidR="00F339CB" w:rsidRPr="00937E33">
      <w:p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U svim stanovima ugrađeni su klima uređaji.</w:t>
      </w:r>
    </w:p>
    <w:p w:rsidRDefault="00F339CB" w:rsidP="00F339CB" w:rsidR="00F339CB" w:rsidRPr="00937E33">
      <w:pPr>
        <w:jc w:val="both"/>
        <w:rPr>
          <w:rFonts w:hAnsi="Times New Roman" w:ascii="Times New Roman"/>
          <w:sz w:val="24"/>
        </w:rPr>
      </w:pPr>
    </w:p>
    <w:p w:rsidRDefault="00F339CB" w:rsidP="00F339CB" w:rsidR="00F339CB" w:rsidRPr="00937E33">
      <w:p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Okoliš i dvorište nisu završeni i obrasli su u travu</w:t>
      </w:r>
      <w:r w:rsidR="00A131B0" w:rsidRPr="00937E33">
        <w:rPr>
          <w:rFonts w:hAnsi="Times New Roman" w:ascii="Times New Roman"/>
          <w:sz w:val="24"/>
        </w:rPr>
        <w:t>.</w:t>
      </w:r>
    </w:p>
    <w:p w:rsidRDefault="00F339CB" w:rsidP="00F339CB" w:rsidR="00F339CB" w:rsidRPr="00937E33">
      <w:p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Građevinski otpad je deponiran na gradilištu.</w:t>
      </w:r>
    </w:p>
    <w:p w:rsidRDefault="00F339CB" w:rsidP="00F339CB" w:rsidR="00F339CB" w:rsidRPr="00937E33">
      <w:pPr>
        <w:jc w:val="both"/>
        <w:rPr>
          <w:rFonts w:hAnsi="Times New Roman" w:ascii="Times New Roman"/>
          <w:sz w:val="24"/>
        </w:rPr>
      </w:pPr>
    </w:p>
    <w:p w:rsidRDefault="00F339CB" w:rsidP="00A131B0" w:rsidR="00F339CB" w:rsidRPr="00937E33">
      <w:pPr>
        <w:pStyle w:val="Odlomakpopisa1"/>
        <w:ind w:left="0"/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Objekti ne posjeduju priključke: vode, kanalizacije, plina</w:t>
      </w:r>
      <w:r w:rsidR="00A131B0" w:rsidRPr="00937E33">
        <w:rPr>
          <w:szCs w:val="24"/>
          <w:lang w:val="hr-HR"/>
        </w:rPr>
        <w:t>,</w:t>
      </w:r>
      <w:r w:rsidRPr="00937E33">
        <w:rPr>
          <w:szCs w:val="24"/>
          <w:lang w:val="hr-HR"/>
        </w:rPr>
        <w:t xml:space="preserve"> električne energije.</w:t>
      </w:r>
    </w:p>
    <w:p w:rsidRDefault="00F339CB" w:rsidP="00A131B0" w:rsidR="00F339CB" w:rsidRPr="00937E33">
      <w:pPr>
        <w:pStyle w:val="Odlomakpopisa1"/>
        <w:ind w:left="0"/>
        <w:jc w:val="both"/>
        <w:rPr>
          <w:szCs w:val="24"/>
          <w:lang w:val="hr-HR"/>
        </w:rPr>
      </w:pPr>
    </w:p>
    <w:p w:rsidRDefault="00F339CB" w:rsidP="00A131B0" w:rsidR="00F339CB" w:rsidRPr="00937E33">
      <w:pPr>
        <w:pStyle w:val="Odlomakpopisa1"/>
        <w:ind w:left="0"/>
        <w:jc w:val="both"/>
        <w:rPr>
          <w:szCs w:val="24"/>
          <w:lang w:val="hr-HR"/>
        </w:rPr>
      </w:pPr>
      <w:r w:rsidRPr="00937E33">
        <w:rPr>
          <w:szCs w:val="24"/>
          <w:lang w:val="hr-HR"/>
        </w:rPr>
        <w:t>Postoji samo jedan privremeni priključak el. energije za gradilište koji je</w:t>
      </w:r>
      <w:r w:rsidR="00775446">
        <w:rPr>
          <w:szCs w:val="24"/>
          <w:lang w:val="hr-HR"/>
        </w:rPr>
        <w:t>, prema kazivanju Zlatka Crlenjak,</w:t>
      </w:r>
      <w:r w:rsidRPr="00937E33">
        <w:rPr>
          <w:szCs w:val="24"/>
          <w:lang w:val="hr-HR"/>
        </w:rPr>
        <w:t xml:space="preserve"> trenutno isključen zbog nepodmirenog duga.</w:t>
      </w:r>
    </w:p>
    <w:p w:rsidRDefault="00F339CB" w:rsidP="00A131B0" w:rsidR="00F339CB" w:rsidRPr="00937E33">
      <w:pPr>
        <w:pStyle w:val="Odlomakpopisa1"/>
        <w:ind w:left="0"/>
        <w:jc w:val="both"/>
        <w:rPr>
          <w:szCs w:val="24"/>
          <w:lang w:val="hr-HR"/>
        </w:rPr>
      </w:pPr>
    </w:p>
    <w:p w:rsidRDefault="004B6282" w:rsidP="00A131B0" w:rsidR="00F339CB" w:rsidRPr="00937E33">
      <w:pPr>
        <w:pStyle w:val="Odlomakpopisa1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Utvrdio sam da postoji ozbiljan problem kojega hitno trebam riješiti, a odnosi se na </w:t>
      </w:r>
      <w:r w:rsidR="00F339CB" w:rsidRPr="00937E33">
        <w:rPr>
          <w:szCs w:val="24"/>
          <w:lang w:val="hr-HR"/>
        </w:rPr>
        <w:t>pitanje privremenog priključka el.energije</w:t>
      </w:r>
      <w:r>
        <w:rPr>
          <w:szCs w:val="24"/>
          <w:lang w:val="hr-HR"/>
        </w:rPr>
        <w:t>, te</w:t>
      </w:r>
      <w:r w:rsidR="00F339CB" w:rsidRPr="00937E33">
        <w:rPr>
          <w:szCs w:val="24"/>
          <w:lang w:val="hr-HR"/>
        </w:rPr>
        <w:t xml:space="preserve"> čuvanja objekata radi sprečavanja pljačke</w:t>
      </w:r>
      <w:r>
        <w:rPr>
          <w:szCs w:val="24"/>
          <w:lang w:val="hr-HR"/>
        </w:rPr>
        <w:t xml:space="preserve"> </w:t>
      </w:r>
      <w:r w:rsidR="00F339CB" w:rsidRPr="00937E33">
        <w:rPr>
          <w:szCs w:val="24"/>
          <w:lang w:val="hr-HR"/>
        </w:rPr>
        <w:t>i</w:t>
      </w:r>
      <w:r>
        <w:rPr>
          <w:szCs w:val="24"/>
          <w:lang w:val="hr-HR"/>
        </w:rPr>
        <w:t xml:space="preserve"> daljnje</w:t>
      </w:r>
      <w:r w:rsidR="00F339CB" w:rsidRPr="00937E33">
        <w:rPr>
          <w:szCs w:val="24"/>
          <w:lang w:val="hr-HR"/>
        </w:rPr>
        <w:t xml:space="preserve"> devastacije</w:t>
      </w:r>
      <w:r>
        <w:rPr>
          <w:szCs w:val="24"/>
          <w:lang w:val="hr-HR"/>
        </w:rPr>
        <w:t>.</w:t>
      </w:r>
    </w:p>
    <w:p w:rsidRDefault="00F339CB" w:rsidP="00F339CB" w:rsidR="00F339CB" w:rsidRPr="00937E33">
      <w:pPr>
        <w:jc w:val="both"/>
        <w:rPr>
          <w:rFonts w:hAnsi="Times New Roman" w:ascii="Times New Roman"/>
          <w:sz w:val="24"/>
        </w:rPr>
      </w:pPr>
    </w:p>
    <w:p w:rsidRDefault="00F339CB" w:rsidP="00F339CB" w:rsidR="00F339CB" w:rsidRPr="00937E33">
      <w:pPr>
        <w:jc w:val="both"/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>Za sve predmetne nekretnine načinjena je foto-dokumentacija.</w:t>
      </w:r>
    </w:p>
    <w:p w:rsidRDefault="00744F71" w:rsidP="00744F71" w:rsidR="00744F71" w:rsidRPr="00937E3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400" w:val="left"/>
        </w:tabs>
        <w:jc w:val="both"/>
        <w:rPr>
          <w:rFonts w:hAnsi="Times New Roman" w:ascii="Times New Roman"/>
          <w:sz w:val="24"/>
        </w:rPr>
      </w:pPr>
    </w:p>
    <w:p w:rsidRDefault="002C72DD" w:rsidR="002C72DD" w:rsidRPr="00937E33">
      <w:pPr>
        <w:rPr>
          <w:rFonts w:hAnsi="Times New Roman" w:ascii="Times New Roman"/>
          <w:sz w:val="24"/>
        </w:rPr>
      </w:pPr>
    </w:p>
    <w:p w:rsidRDefault="00957243" w:rsidR="00957243" w:rsidRPr="00937E33">
      <w:pPr>
        <w:rPr>
          <w:rFonts w:hAnsi="Times New Roman" w:ascii="Times New Roman"/>
          <w:sz w:val="24"/>
        </w:rPr>
      </w:pPr>
    </w:p>
    <w:p w:rsidRDefault="00957243" w:rsidR="00957243" w:rsidRPr="00937E33">
      <w:pPr>
        <w:rPr>
          <w:rFonts w:hAnsi="Times New Roman" w:ascii="Times New Roman"/>
          <w:sz w:val="24"/>
        </w:rPr>
      </w:pPr>
    </w:p>
    <w:p w:rsidRDefault="00411CF6" w:rsidR="00411CF6" w:rsidRPr="00937E33">
      <w:pPr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="008C5EFA" w:rsidRPr="00937E33">
        <w:rPr>
          <w:rFonts w:hAnsi="Times New Roman" w:ascii="Times New Roman"/>
          <w:sz w:val="24"/>
        </w:rPr>
        <w:t>S</w:t>
      </w:r>
      <w:r w:rsidRPr="00937E33">
        <w:rPr>
          <w:rFonts w:hAnsi="Times New Roman" w:ascii="Times New Roman"/>
          <w:sz w:val="24"/>
        </w:rPr>
        <w:t>tečajn</w:t>
      </w:r>
      <w:r w:rsidR="008C5EFA" w:rsidRPr="00937E33">
        <w:rPr>
          <w:rFonts w:hAnsi="Times New Roman" w:ascii="Times New Roman"/>
          <w:sz w:val="24"/>
        </w:rPr>
        <w:t>i</w:t>
      </w:r>
      <w:r w:rsidRPr="00937E33">
        <w:rPr>
          <w:rFonts w:hAnsi="Times New Roman" w:ascii="Times New Roman"/>
          <w:sz w:val="24"/>
        </w:rPr>
        <w:t xml:space="preserve"> upravitelj</w:t>
      </w:r>
      <w:r w:rsidR="008C5EFA" w:rsidRPr="00937E33">
        <w:rPr>
          <w:rFonts w:hAnsi="Times New Roman" w:ascii="Times New Roman"/>
          <w:sz w:val="24"/>
        </w:rPr>
        <w:t>:</w:t>
      </w:r>
    </w:p>
    <w:p w:rsidRDefault="00411CF6" w:rsidR="00CB5617" w:rsidRPr="00937E33">
      <w:pPr>
        <w:rPr>
          <w:rFonts w:hAnsi="Times New Roman" w:ascii="Times New Roman"/>
          <w:sz w:val="24"/>
        </w:rPr>
      </w:pP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</w:r>
      <w:r w:rsidRPr="00937E33">
        <w:rPr>
          <w:rFonts w:hAnsi="Times New Roman" w:ascii="Times New Roman"/>
          <w:sz w:val="24"/>
        </w:rPr>
        <w:tab/>
        <w:t>Pero Hrkać</w:t>
      </w:r>
      <w:r w:rsidR="008C5EFA" w:rsidRPr="00937E33">
        <w:rPr>
          <w:rFonts w:hAnsi="Times New Roman" w:ascii="Times New Roman"/>
          <w:sz w:val="24"/>
        </w:rPr>
        <w:t>, dipl.oec.</w:t>
      </w:r>
    </w:p>
    <w:sectPr w:rsidSect="00A142DE" w:rsidR="00CB5617" w:rsidRPr="00937E33">
      <w:footerReference w:type="even" r:id="rId9"/>
      <w:footerReference w:type="default" r:id="rId10"/>
      <w:pgSz w:h="16838" w:w="11906"/>
      <w:pgMar w:gutter="0" w:footer="709" w:header="709" w:left="1701" w:bottom="1418" w:right="1701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2F2" w:rsidR="00CC72F2">
      <w:r>
        <w:separator/>
      </w:r>
    </w:p>
  </w:endnote>
  <w:endnote w:id="0" w:type="continuationSeparator">
    <w:p w:rsidRDefault="00CC72F2" w:rsidR="00CC7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282" w:rsidP="00CC72F2" w:rsidR="004B62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6282" w:rsidP="00A142DE" w:rsidR="004B628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282" w:rsidP="00CC72F2" w:rsidR="004B62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01F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B6282" w:rsidP="00A142DE" w:rsidR="004B628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2F2" w:rsidR="00CC72F2">
      <w:r>
        <w:separator/>
      </w:r>
    </w:p>
  </w:footnote>
  <w:footnote w:id="0" w:type="continuationSeparator">
    <w:p w:rsidRDefault="00CC72F2" w:rsidR="00CC72F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D44B8"/>
    <w:multiLevelType w:val="hybridMultilevel"/>
    <w:tmpl w:val="562E7D92"/>
    <w:lvl w:tplc="041A0011" w:ilvl="0">
      <w:start w:val="1"/>
      <w:numFmt w:val="decimal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1A8C287D"/>
    <w:multiLevelType w:val="hybridMultilevel"/>
    <w:tmpl w:val="69B49AE6"/>
    <w:lvl w:tplc="3EA6B17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06D69AD"/>
    <w:multiLevelType w:val="hybridMultilevel"/>
    <w:tmpl w:val="9DCAF9AC"/>
    <w:lvl w:tplc="041A0001" w:ilvl="0">
      <w:start w:val="1"/>
      <w:numFmt w:val="bullet"/>
      <w:lvlText w:val=""/>
      <w:lvlJc w:val="left"/>
      <w:pPr>
        <w:tabs>
          <w:tab w:pos="1776" w:val="num"/>
        </w:tabs>
        <w:ind w:hanging="360" w:left="177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3">
    <w:nsid w:val="4AFC7214"/>
    <w:multiLevelType w:val="hybridMultilevel"/>
    <w:tmpl w:val="C8EA6F2C"/>
    <w:lvl w:tplc="686C63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6FD4DC4"/>
    <w:multiLevelType w:val="hybridMultilevel"/>
    <w:tmpl w:val="827A2258"/>
    <w:lvl w:tplc="1638E30A" w:ilvl="0">
      <w:start w:val="1"/>
      <w:numFmt w:val="upperLetter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5">
    <w:nsid w:val="71E6506A"/>
    <w:multiLevelType w:val="hybridMultilevel"/>
    <w:tmpl w:val="28EC4308"/>
    <w:lvl w:tplc="51C21774"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2E165D2"/>
    <w:multiLevelType w:val="hybridMultilevel"/>
    <w:tmpl w:val="7C0A0E46"/>
    <w:lvl w:tplc="79AC1F42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756622C0"/>
    <w:multiLevelType w:val="hybridMultilevel"/>
    <w:tmpl w:val="B52E4E9C"/>
    <w:lvl w:tplc="D7568F6C" w:ilvl="0">
      <w:start w:val="1"/>
      <w:numFmt w:val="upperLetter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1E8"/>
    <w:rsid w:val="00004E63"/>
    <w:rsid w:val="000171E8"/>
    <w:rsid w:val="0003372B"/>
    <w:rsid w:val="00040705"/>
    <w:rsid w:val="0004696A"/>
    <w:rsid w:val="001051EB"/>
    <w:rsid w:val="001341EE"/>
    <w:rsid w:val="00145697"/>
    <w:rsid w:val="00177885"/>
    <w:rsid w:val="001A572A"/>
    <w:rsid w:val="001F2D0A"/>
    <w:rsid w:val="0021184C"/>
    <w:rsid w:val="00223CC4"/>
    <w:rsid w:val="002244DD"/>
    <w:rsid w:val="002522B6"/>
    <w:rsid w:val="002B0F81"/>
    <w:rsid w:val="002C72DD"/>
    <w:rsid w:val="00387D63"/>
    <w:rsid w:val="003C2B1C"/>
    <w:rsid w:val="003F68D7"/>
    <w:rsid w:val="00411CF6"/>
    <w:rsid w:val="00421C64"/>
    <w:rsid w:val="00447F71"/>
    <w:rsid w:val="004835E6"/>
    <w:rsid w:val="004A226E"/>
    <w:rsid w:val="004A531A"/>
    <w:rsid w:val="004B6282"/>
    <w:rsid w:val="004C3AE2"/>
    <w:rsid w:val="00545E46"/>
    <w:rsid w:val="00555F07"/>
    <w:rsid w:val="00562212"/>
    <w:rsid w:val="00580E32"/>
    <w:rsid w:val="005A7C90"/>
    <w:rsid w:val="005E712D"/>
    <w:rsid w:val="005F15A4"/>
    <w:rsid w:val="005F7A08"/>
    <w:rsid w:val="006341D0"/>
    <w:rsid w:val="00656B04"/>
    <w:rsid w:val="0067617B"/>
    <w:rsid w:val="006E0242"/>
    <w:rsid w:val="006E3726"/>
    <w:rsid w:val="00706D5F"/>
    <w:rsid w:val="00714C7C"/>
    <w:rsid w:val="00725471"/>
    <w:rsid w:val="00730255"/>
    <w:rsid w:val="00744F71"/>
    <w:rsid w:val="00751090"/>
    <w:rsid w:val="00764615"/>
    <w:rsid w:val="00775446"/>
    <w:rsid w:val="007B3A88"/>
    <w:rsid w:val="007B4B98"/>
    <w:rsid w:val="007E76E7"/>
    <w:rsid w:val="007F451E"/>
    <w:rsid w:val="008103D0"/>
    <w:rsid w:val="00831142"/>
    <w:rsid w:val="008501F8"/>
    <w:rsid w:val="008539D3"/>
    <w:rsid w:val="00875C14"/>
    <w:rsid w:val="008C5EFA"/>
    <w:rsid w:val="008D14CD"/>
    <w:rsid w:val="008F4C24"/>
    <w:rsid w:val="00937E33"/>
    <w:rsid w:val="00957243"/>
    <w:rsid w:val="00966A94"/>
    <w:rsid w:val="00996B8D"/>
    <w:rsid w:val="009D4DC2"/>
    <w:rsid w:val="009E76E8"/>
    <w:rsid w:val="009F27CB"/>
    <w:rsid w:val="00A131B0"/>
    <w:rsid w:val="00A142DE"/>
    <w:rsid w:val="00A33AD8"/>
    <w:rsid w:val="00A53C85"/>
    <w:rsid w:val="00A90897"/>
    <w:rsid w:val="00AB503B"/>
    <w:rsid w:val="00AB5509"/>
    <w:rsid w:val="00AE74E8"/>
    <w:rsid w:val="00AF1E61"/>
    <w:rsid w:val="00B91533"/>
    <w:rsid w:val="00BA0F15"/>
    <w:rsid w:val="00BC5661"/>
    <w:rsid w:val="00BE3260"/>
    <w:rsid w:val="00C01819"/>
    <w:rsid w:val="00C020D6"/>
    <w:rsid w:val="00C174A2"/>
    <w:rsid w:val="00C631B4"/>
    <w:rsid w:val="00C94946"/>
    <w:rsid w:val="00CB079D"/>
    <w:rsid w:val="00CB0E19"/>
    <w:rsid w:val="00CB5617"/>
    <w:rsid w:val="00CC72F2"/>
    <w:rsid w:val="00D42B0E"/>
    <w:rsid w:val="00D84D64"/>
    <w:rsid w:val="00DC31FD"/>
    <w:rsid w:val="00E83BB9"/>
    <w:rsid w:val="00F32B0C"/>
    <w:rsid w:val="00F339CB"/>
    <w:rsid w:val="00F56129"/>
    <w:rsid w:val="00F8678A"/>
    <w:rsid w:val="00F90D0C"/>
    <w:rsid w:val="00FA41D5"/>
    <w:rsid w:val="00FD6254"/>
    <w:rsid w:val="00FE4230"/>
    <w:rsid w:val="00FE48C4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71E8"/>
    <w:rPr>
      <w:rFonts w:hAnsi="Verdana" w:ascii="Verdana"/>
      <w:sz w:val="22"/>
      <w:szCs w:val="24"/>
    </w:rPr>
  </w:style>
  <w:style w:styleId="Naslov2" w:type="paragraph">
    <w:name w:val="heading 2"/>
    <w:basedOn w:val="Normal"/>
    <w:next w:val="Normal"/>
    <w:qFormat/>
    <w:rsid w:val="002B0F81"/>
    <w:pPr>
      <w:keepNext/>
      <w:outlineLvl w:val="1"/>
    </w:pPr>
    <w:rPr>
      <w:rFonts w:hAnsi="Times New Roman" w:ascii="Times New Roman"/>
      <w:b/>
      <w:sz w:val="24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qFormat/>
    <w:rsid w:val="00714C7C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A53C85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F339CB"/>
    <w:pPr>
      <w:ind w:left="720"/>
      <w:contextualSpacing/>
    </w:pPr>
    <w:rPr>
      <w:rFonts w:hAnsi="Times New Roman" w:ascii="Times New Roman"/>
      <w:sz w:val="24"/>
      <w:szCs w:val="20"/>
      <w:lang w:val="en-AU"/>
    </w:rPr>
  </w:style>
  <w:style w:styleId="Podnoje" w:type="paragraph">
    <w:name w:val="footer"/>
    <w:basedOn w:val="Normal"/>
    <w:rsid w:val="00A142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42DE"/>
  </w:style>
  <w:style w:styleId="Tekstrezerviranogmjesta" w:type="character">
    <w:name w:val="Placeholder Text"/>
    <w:basedOn w:val="Zadanifontodlomka"/>
    <w:uiPriority w:val="99"/>
    <w:semiHidden/>
    <w:rsid w:val="00850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1F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171E8"/>
    <w:rPr>
      <w:rFonts w:ascii="Verdana" w:hAnsi="Verdana"/>
      <w:sz w:val="22"/>
      <w:szCs w:val="24"/>
    </w:rPr>
  </w:style>
  <w:style w:styleId="Naslov2" w:type="paragraph">
    <w:name w:val="heading 2"/>
    <w:basedOn w:val="Normal"/>
    <w:next w:val="Normal"/>
    <w:qFormat/>
    <w:rsid w:val="002B0F81"/>
    <w:pPr>
      <w:keepNext/>
      <w:outlineLvl w:val="1"/>
    </w:pPr>
    <w:rPr>
      <w:rFonts w:ascii="Times New Roman" w:hAnsi="Times New Roman"/>
      <w:b/>
      <w:sz w:val="24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qFormat/>
    <w:rsid w:val="00714C7C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A53C85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F339CB"/>
    <w:pPr>
      <w:ind w:left="720"/>
      <w:contextualSpacing/>
    </w:pPr>
    <w:rPr>
      <w:rFonts w:ascii="Times New Roman" w:hAnsi="Times New Roman"/>
      <w:sz w:val="24"/>
      <w:szCs w:val="20"/>
      <w:lang w:val="en-AU"/>
    </w:rPr>
  </w:style>
  <w:style w:styleId="Podnoje" w:type="paragraph">
    <w:name w:val="footer"/>
    <w:basedOn w:val="Normal"/>
    <w:rsid w:val="00A142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42DE"/>
  </w:style>
  <w:style w:styleId="Tekstrezerviranogmjesta" w:type="character">
    <w:name w:val="Placeholder Text"/>
    <w:basedOn w:val="Zadanifontodlomka"/>
    <w:uiPriority w:val="99"/>
    <w:semiHidden/>
    <w:rsid w:val="00850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1F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St-352/2010-425</izvorni_sadrzaj>
    <derivirana_varijabla naziv="DomainObject.Oznaka_1">St-352/2010-425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</izvorni_sadrzaj>
    <derivirana_varijabla naziv="DomainObject.Predmet.StrankaFormated_1">  Davor Radaković</derivirana_varijabla>
  </DomainObject.Predmet.StrankaFormated>
  <DomainObject.Predmet.StrankaFormatedOIB>
    <izvorni_sadrzaj>  Davor Radaković, OIB 01128208557</izvorni_sadrzaj>
    <derivirana_varijabla naziv="DomainObject.Predmet.StrankaFormatedOIB_1">  Davor Radaković, OIB 01128208557</derivirana_varijabla>
  </DomainObject.Predmet.StrankaFormatedOIB>
  <DomainObject.Predmet.StrankaFormatedWithAdress>
    <izvorni_sadrzaj> Davor Radaković, PRIJEDORSKA 23, 10000 Zagreb</izvorni_sadrzaj>
    <derivirana_varijabla naziv="DomainObject.Predmet.StrankaFormatedWithAdress_1"> Davor Radaković, PRIJEDORSKA 23, 10000 Zagreb</derivirana_varijabla>
  </DomainObject.Predmet.StrankaFormatedWithAdress>
  <DomainObject.Predmet.StrankaFormatedWithAdressOIB>
    <izvorni_sadrzaj> Davor Radaković, OIB 01128208557, PRIJEDORSKA 23, 10000 Zagreb</izvorni_sadrzaj>
    <derivirana_varijabla naziv="DomainObject.Predmet.StrankaFormatedWithAdressOIB_1"> Davor Radaković, OIB 01128208557, PRIJEDORSKA 23, 10000 Zagreb</derivirana_varijabla>
  </DomainObject.Predmet.StrankaFormatedWithAdressOIB>
  <DomainObject.Predmet.StrankaWithAdress>
    <izvorni_sadrzaj>Davor Radaković PRIJEDORSKA 23,10000 Zagreb</izvorni_sadrzaj>
    <derivirana_varijabla naziv="DomainObject.Predmet.StrankaWithAdress_1">Davor Radaković PRIJEDORSKA 23,10000 Zagreb</derivirana_varijabla>
  </DomainObject.Predmet.StrankaWithAdress>
  <DomainObject.Predmet.StrankaWithAdressOIB>
    <izvorni_sadrzaj>Davor Radaković, OIB 01128208557, PRIJEDORSKA 23,10000 Zagreb</izvorni_sadrzaj>
    <derivirana_varijabla naziv="DomainObject.Predmet.StrankaWithAdressOIB_1">Davor Radaković, OIB 01128208557, PRIJEDORSKA 23,10000 Zagreb</derivirana_varijabla>
  </DomainObject.Predmet.StrankaWithAdressOIB>
  <DomainObject.Predmet.StrankaNazivFormated>
    <izvorni_sadrzaj>Davor Radaković</izvorni_sadrzaj>
    <derivirana_varijabla naziv="DomainObject.Predmet.StrankaNazivFormated_1">Davor Radaković</derivirana_varijabla>
  </DomainObject.Predmet.StrankaNazivFormated>
  <DomainObject.Predmet.StrankaNazivFormatedOIB>
    <izvorni_sadrzaj>Davor Radaković, OIB 01128208557</izvorni_sadrzaj>
    <derivirana_varijabla naziv="DomainObject.Predmet.StrankaNazivFormatedOIB_1">Davor Radaković, OIB 01128208557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 Radaković</item>
    </izvorni_sadrzaj>
    <derivirana_varijabla naziv="DomainObject.Predmet.StrankaListFormated_1">
      <item>Davor Radaković</item>
    </derivirana_varijabla>
  </DomainObject.Predmet.StrankaListFormated>
  <DomainObject.Predmet.StrankaListFormatedOIB>
    <izvorni_sadrzaj>
      <item>Davor Radaković, OIB 01128208557</item>
    </izvorni_sadrzaj>
    <derivirana_varijabla naziv="DomainObject.Predmet.StrankaListFormatedOIB_1">
      <item>Davor Radaković, OIB 01128208557</item>
    </derivirana_varijabla>
  </DomainObject.Predmet.StrankaListFormatedOIB>
  <DomainObject.Predmet.StrankaListFormatedWithAdress>
    <izvorni_sadrzaj>
      <item>Davor Radaković, PRIJEDORSKA 23, 10000 Zagreb</item>
    </izvorni_sadrzaj>
    <derivirana_varijabla naziv="DomainObject.Predmet.StrankaListFormatedWithAdress_1">
      <item>Davor Radaković, PRIJEDORSKA 23, 10000 Zagreb</item>
    </derivirana_varijabla>
  </DomainObject.Predmet.StrankaListFormatedWithAdress>
  <DomainObject.Predmet.StrankaListFormatedWithAdressOIB>
    <izvorni_sadrzaj>
      <item>Davor Radaković, OIB 01128208557, PRIJEDORSKA 23, 10000 Zagreb</item>
    </izvorni_sadrzaj>
    <derivirana_varijabla naziv="DomainObject.Predmet.StrankaListFormatedWithAdressOIB_1">
      <item>Davor Radaković, OIB 01128208557, PRIJEDORSKA 23, 10000 Zagreb</item>
    </derivirana_varijabla>
  </DomainObject.Predmet.StrankaListFormatedWithAdressOIB>
  <DomainObject.Predmet.StrankaListNazivFormated>
    <izvorni_sadrzaj>
      <item>Davor Radaković</item>
    </izvorni_sadrzaj>
    <derivirana_varijabla naziv="DomainObject.Predmet.StrankaListNazivFormated_1">
      <item>Davor Radaković</item>
    </derivirana_varijabla>
  </DomainObject.Predmet.StrankaListNazivFormated>
  <DomainObject.Predmet.StrankaListNazivFormatedOIB>
    <izvorni_sadrzaj>
      <item>Davor Radaković, OIB 01128208557</item>
    </izvorni_sadrzaj>
    <derivirana_varijabla naziv="DomainObject.Predmet.StrankaListNazivFormatedOIB_1">
      <item>Davor Radaković, OIB 01128208557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</izvorni_sadrzaj>
    <derivirana_varijabla naziv="DomainObject.Predmet.StrankaIDrugi_1">Davor Radaković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</izvorni_sadrzaj>
    <derivirana_varijabla naziv="DomainObject.Predmet.StrankaIDrugiAdressOIB_1">Davor Radaković, OIB 01128208557, PRIJEDORSKA 23, 10000 Zagreb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1376</properties:Words>
  <properties:Characters>7488</properties:Characters>
  <properties:Lines>186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MURING d</vt:lpstr>
    </vt:vector>
  </properties:TitlesOfParts>
  <properties:LinksUpToDate>false</properties:LinksUpToDate>
  <properties:CharactersWithSpaces>8844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2017-05-03T13:17:00Z</dcterms:created>
  <dc:creator>ksvajger</dc:creator>
  <cp:lastModifiedBy>Kristina Švajger</cp:lastModifiedBy>
  <cp:lastPrinted>2017-05-02T10:51:00Z</cp:lastPrinted>
  <dcterms:modified xmlns:xsi="http://www.w3.org/2001/XMLSchema-instance" xsi:type="dcterms:W3CDTF">2017-05-03T13:18:00Z</dcterms:modified>
  <cp:revision>3</cp:revision>
  <dc:title>MURING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St-352/2010-425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