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b906" w14:paraId="851b906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CF0205">
        <w:t xml:space="preserve">  </w:t>
      </w:r>
      <w:r w:rsidR="007E49CA">
        <w:t>Broj: 2/St-686/2016-15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7E49CA" w:rsidRPr="007E49CA">
        <w:t>AGRAM j.d.o.o. za ugostiteljstvo i usluge, OIB: 43651824591 sa sjedištem u Mlinska 27, Pleternica</w:t>
      </w:r>
      <w:r w:rsidRPr="00F62B0D">
        <w:t xml:space="preserve">, dana </w:t>
      </w:r>
      <w:r w:rsidR="001E1312">
        <w:t>13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CC42F1">
        <w:rPr>
          <w:b/>
        </w:rPr>
        <w:t>686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6120CC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87684C">
        <w:t>120</w:t>
      </w:r>
      <w:r>
        <w:t xml:space="preserve"> dana u iznosu od </w:t>
      </w:r>
      <w:r w:rsidR="0087684C">
        <w:t>50.498,04</w:t>
      </w:r>
      <w:r w:rsidR="006120CC">
        <w:t xml:space="preserve"> </w:t>
      </w:r>
      <w:r>
        <w:t>k</w:t>
      </w:r>
      <w:r w:rsidR="003C642F">
        <w:t>n</w:t>
      </w:r>
      <w:r w:rsidR="006B4AA5">
        <w:t>, te da ima jednu zaposlenu osobu.</w:t>
      </w:r>
    </w:p>
    <w:p w:rsidRDefault="00B379F8" w:rsidP="00C051D3" w:rsidR="00F564FD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6120CC">
        <w:t>13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890960" w:rsidRPr="00890960">
        <w:t xml:space="preserve">AGRAM j.d.o.o. za ugostiteljstvo i usluge, </w:t>
      </w:r>
      <w:r w:rsidR="0087684C">
        <w:br/>
      </w:r>
      <w:r w:rsidR="00890960" w:rsidRPr="00890960">
        <w:t>OIB: 43651824591 sa sjedištem u Mlinska 27, Pleternica</w:t>
      </w:r>
      <w:r w:rsidR="008E789E">
        <w:t xml:space="preserve">, na koje </w:t>
      </w:r>
      <w:r w:rsidR="00D65C73">
        <w:t xml:space="preserve">ročište </w:t>
      </w:r>
      <w:r w:rsidR="004C1773">
        <w:t xml:space="preserve">je </w:t>
      </w:r>
      <w:r w:rsidR="00D65C73">
        <w:t>pristupio</w:t>
      </w:r>
      <w:r w:rsidR="003A428A">
        <w:t xml:space="preserve"> z.z.</w:t>
      </w:r>
      <w:r w:rsidR="004C1773" w:rsidRPr="004C1773">
        <w:t xml:space="preserve"> Milan Glibo</w:t>
      </w:r>
      <w:r w:rsidR="00D65C73">
        <w:t xml:space="preserve">. </w:t>
      </w:r>
      <w:r w:rsidR="003A428A">
        <w:t xml:space="preserve">Isti je iskazao da nikakav prihod nema već godinu dana, nije vodio knjige te ne </w:t>
      </w:r>
      <w:r w:rsidR="003A428A">
        <w:lastRenderedPageBreak/>
        <w:t xml:space="preserve">može dostaviti financijska izvješća. Društvo nema imovine, nekretnina, pokretnina, prava na tuđim stvarima, te nema zaposlenih. </w:t>
      </w:r>
    </w:p>
    <w:p w:rsidRDefault="00716CAA" w:rsidP="00C051D3" w:rsidR="00716CAA">
      <w:pPr>
        <w:pStyle w:val="Bezproreda"/>
        <w:jc w:val="both"/>
      </w:pPr>
    </w:p>
    <w:p w:rsidRDefault="006120CC" w:rsidP="006120CC" w:rsidR="00F60231">
      <w:pPr>
        <w:pStyle w:val="Bezproreda"/>
        <w:jc w:val="both"/>
      </w:pPr>
      <w:r>
        <w:t xml:space="preserve">Iz podataka koje je </w:t>
      </w:r>
      <w:r w:rsidR="00F60231">
        <w:t xml:space="preserve">pribavio sud od Min. financija, Porezne uprave, Područni ured Sl. Brod, ZK odjela </w:t>
      </w:r>
      <w:r w:rsidR="008B6D15">
        <w:t xml:space="preserve">i CVH d.d. </w:t>
      </w:r>
      <w:r w:rsidR="00F60231">
        <w:t>proizlazi da dužnik nema nepokretne i pokretne imovine, vrijednosnih papira, dividende, udj</w:t>
      </w:r>
      <w:r>
        <w:t xml:space="preserve">ela, a na dan </w:t>
      </w:r>
      <w:r w:rsidR="003A428A">
        <w:t>16</w:t>
      </w:r>
      <w:r>
        <w:t xml:space="preserve">. </w:t>
      </w:r>
      <w:r w:rsidR="003A428A">
        <w:t>ožujka</w:t>
      </w:r>
      <w:r>
        <w:t xml:space="preserve"> </w:t>
      </w:r>
      <w:r w:rsidR="003A428A">
        <w:t>2016</w:t>
      </w:r>
      <w:r>
        <w:t xml:space="preserve">. u očevidniku redoslijeda osnova za plaćanje ima neizvršene osnove za plaćanje u neprekinutom razdoblju od </w:t>
      </w:r>
      <w:r w:rsidR="003A428A">
        <w:t>120</w:t>
      </w:r>
      <w:r>
        <w:t xml:space="preserve"> dana, ukupan iznos </w:t>
      </w:r>
      <w:r w:rsidR="003A428A">
        <w:t>50.498,04</w:t>
      </w:r>
      <w:r w:rsidR="00D65C73">
        <w:t xml:space="preserve"> </w:t>
      </w:r>
      <w:r>
        <w:t>kn</w:t>
      </w:r>
      <w:r w:rsidR="00657D47">
        <w:t xml:space="preserve"> što je vidljivo iz  potvrde FINE od </w:t>
      </w:r>
      <w:r w:rsidR="003A428A">
        <w:t>10</w:t>
      </w:r>
      <w:r w:rsidR="00657D47">
        <w:t xml:space="preserve">. </w:t>
      </w:r>
      <w:r w:rsidR="003A428A">
        <w:t>srpnja</w:t>
      </w:r>
      <w:r w:rsidR="00657D47">
        <w:t xml:space="preserve"> 2018</w:t>
      </w:r>
      <w:r>
        <w:t>.</w:t>
      </w:r>
      <w:r w:rsidR="00BD3DB1">
        <w:t xml:space="preserve">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1A1972">
        <w:t>13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D65C73" w:rsidP="00D44DD0" w:rsidR="00D65C73"/>
    <w:p w:rsidRDefault="00AD1AE5" w:rsidP="00D44DD0" w:rsidR="00AD1AE5"/>
    <w:p w:rsidRDefault="00B379F8" w:rsidP="00BD3DB1" w:rsidR="00B379F8"/>
    <w:p w:rsidRDefault="00B379F8" w:rsidP="006120CC" w:rsidR="00B379F8">
      <w:r>
        <w:t>DNA</w:t>
      </w:r>
    </w:p>
    <w:p w:rsidRDefault="006120CC" w:rsidP="006120CC" w:rsidR="00B379F8">
      <w:r>
        <w:t xml:space="preserve">1. </w:t>
      </w:r>
      <w:r w:rsidR="00B379F8">
        <w:t>e-Oglasna ploča</w:t>
      </w:r>
    </w:p>
    <w:p w:rsidRDefault="006120CC" w:rsidP="006120CC" w:rsidR="00B379F8">
      <w:r>
        <w:t xml:space="preserve">2. </w:t>
      </w:r>
      <w:r w:rsidR="00B379F8">
        <w:t>kal.</w:t>
      </w:r>
      <w:r w:rsidR="00CA7E15">
        <w:t xml:space="preserve"> </w:t>
      </w:r>
      <w:r w:rsidR="00B379F8">
        <w:t>15 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B9B" w:rsidP="00B670D0" w:rsidR="00645B9B">
      <w:r>
        <w:separator/>
      </w:r>
    </w:p>
  </w:endnote>
  <w:endnote w:id="0" w:type="continuationSeparator">
    <w:p w:rsidRDefault="00645B9B" w:rsidP="00B670D0" w:rsidR="00645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BEA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B9B" w:rsidP="00B670D0" w:rsidR="00645B9B">
      <w:r>
        <w:separator/>
      </w:r>
    </w:p>
  </w:footnote>
  <w:footnote w:id="0" w:type="continuationSeparator">
    <w:p w:rsidRDefault="00645B9B" w:rsidP="00B670D0" w:rsidR="00645B9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427AF"/>
    <w:rsid w:val="000E5CE0"/>
    <w:rsid w:val="00164AC1"/>
    <w:rsid w:val="0017264E"/>
    <w:rsid w:val="001A1972"/>
    <w:rsid w:val="001A30EE"/>
    <w:rsid w:val="001D347D"/>
    <w:rsid w:val="001E1312"/>
    <w:rsid w:val="00221771"/>
    <w:rsid w:val="002512B6"/>
    <w:rsid w:val="0029706D"/>
    <w:rsid w:val="002B0020"/>
    <w:rsid w:val="002E0070"/>
    <w:rsid w:val="0030130A"/>
    <w:rsid w:val="003041BF"/>
    <w:rsid w:val="0032533A"/>
    <w:rsid w:val="00364A4A"/>
    <w:rsid w:val="00375D24"/>
    <w:rsid w:val="003A428A"/>
    <w:rsid w:val="003C642F"/>
    <w:rsid w:val="003D1D1C"/>
    <w:rsid w:val="003E1701"/>
    <w:rsid w:val="003F76F7"/>
    <w:rsid w:val="00410A95"/>
    <w:rsid w:val="00442C15"/>
    <w:rsid w:val="004A2BCA"/>
    <w:rsid w:val="004A5890"/>
    <w:rsid w:val="004C1773"/>
    <w:rsid w:val="0051052B"/>
    <w:rsid w:val="00527AED"/>
    <w:rsid w:val="00531227"/>
    <w:rsid w:val="0054608D"/>
    <w:rsid w:val="005C0794"/>
    <w:rsid w:val="005E386F"/>
    <w:rsid w:val="00603160"/>
    <w:rsid w:val="006120CC"/>
    <w:rsid w:val="006201AB"/>
    <w:rsid w:val="00645B9B"/>
    <w:rsid w:val="00657D47"/>
    <w:rsid w:val="00673C7E"/>
    <w:rsid w:val="00680BEA"/>
    <w:rsid w:val="00696188"/>
    <w:rsid w:val="006B4AA5"/>
    <w:rsid w:val="00716CAA"/>
    <w:rsid w:val="007D38EE"/>
    <w:rsid w:val="007E49CA"/>
    <w:rsid w:val="00814209"/>
    <w:rsid w:val="008615C6"/>
    <w:rsid w:val="00867E27"/>
    <w:rsid w:val="0087684C"/>
    <w:rsid w:val="008830B2"/>
    <w:rsid w:val="00890960"/>
    <w:rsid w:val="008B31A7"/>
    <w:rsid w:val="008B6D15"/>
    <w:rsid w:val="008E16A0"/>
    <w:rsid w:val="008E789E"/>
    <w:rsid w:val="00934CC2"/>
    <w:rsid w:val="009715A6"/>
    <w:rsid w:val="00976418"/>
    <w:rsid w:val="00996BF6"/>
    <w:rsid w:val="009A6C9F"/>
    <w:rsid w:val="009D18ED"/>
    <w:rsid w:val="009E05F8"/>
    <w:rsid w:val="00A12314"/>
    <w:rsid w:val="00A84704"/>
    <w:rsid w:val="00AD1AE5"/>
    <w:rsid w:val="00AD4D23"/>
    <w:rsid w:val="00B02A35"/>
    <w:rsid w:val="00B379F8"/>
    <w:rsid w:val="00B46E44"/>
    <w:rsid w:val="00B5784E"/>
    <w:rsid w:val="00B670D0"/>
    <w:rsid w:val="00B82C69"/>
    <w:rsid w:val="00BB1DD2"/>
    <w:rsid w:val="00BD3DB1"/>
    <w:rsid w:val="00BE08ED"/>
    <w:rsid w:val="00BE2C35"/>
    <w:rsid w:val="00C045F8"/>
    <w:rsid w:val="00C051D3"/>
    <w:rsid w:val="00C724A8"/>
    <w:rsid w:val="00CA7E15"/>
    <w:rsid w:val="00CC42F1"/>
    <w:rsid w:val="00CD450E"/>
    <w:rsid w:val="00CF0205"/>
    <w:rsid w:val="00D14E97"/>
    <w:rsid w:val="00D44DD0"/>
    <w:rsid w:val="00D65C73"/>
    <w:rsid w:val="00D66A5C"/>
    <w:rsid w:val="00D92EFE"/>
    <w:rsid w:val="00D96C0F"/>
    <w:rsid w:val="00DD2614"/>
    <w:rsid w:val="00DE21C2"/>
    <w:rsid w:val="00E15625"/>
    <w:rsid w:val="00E70871"/>
    <w:rsid w:val="00E92E12"/>
    <w:rsid w:val="00EA3C05"/>
    <w:rsid w:val="00EE6A06"/>
    <w:rsid w:val="00F21319"/>
    <w:rsid w:val="00F564FD"/>
    <w:rsid w:val="00F60231"/>
    <w:rsid w:val="00F62B0D"/>
    <w:rsid w:val="00F64018"/>
    <w:rsid w:val="00F705DB"/>
    <w:rsid w:val="00FC2BE0"/>
    <w:rsid w:val="00F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 j.d.o.o. za ugostiteljstvo i usluge</izvorni_sadrzaj>
    <derivirana_varijabla naziv="DomainObject.Predmet.ProtustrankaFormated_1">  AGRAM j.d.o.o. za ugostiteljstvo i usluge</derivirana_varijabla>
  </DomainObject.Predmet.ProtustrankaFormated>
  <DomainObject.Predmet.ProtustrankaFormatedOIB>
    <izvorni_sadrzaj>  AGRAM j.d.o.o. za ugostiteljstvo i usluge, OIB 43651824591</izvorni_sadrzaj>
    <derivirana_varijabla naziv="DomainObject.Predmet.ProtustrankaFormatedOIB_1">  AGRAM j.d.o.o. za ugostiteljstvo i usluge, OIB 43651824591</derivirana_varijabla>
  </DomainObject.Predmet.ProtustrankaFormatedOIB>
  <DomainObject.Predmet.ProtustrankaFormatedWithAdress>
    <izvorni_sadrzaj> AGRAM j.d.o.o. za ugostiteljstvo i usluge, Mlinska 27, 34310 Pleternica</izvorni_sadrzaj>
    <derivirana_varijabla naziv="DomainObject.Predmet.ProtustrankaFormatedWithAdress_1"> AGRAM j.d.o.o. za ugostiteljstvo i usluge, Mlinska 27, 34310 Pleternica</derivirana_varijabla>
  </DomainObject.Predmet.ProtustrankaFormatedWithAdress>
  <DomainObject.Predmet.ProtustrankaFormatedWithAdressOIB>
    <izvorni_sadrzaj> AGRAM j.d.o.o. za ugostiteljstvo i usluge, OIB 43651824591, Mlinska 27, 34310 Pleternica</izvorni_sadrzaj>
    <derivirana_varijabla naziv="DomainObject.Predmet.ProtustrankaFormatedWithAdressOIB_1"> AGRAM j.d.o.o. za ugostiteljstvo i usluge, OIB 43651824591, Mlinska 27, 34310 Pleternica</derivirana_varijabla>
  </DomainObject.Predmet.ProtustrankaFormatedWithAdressOIB>
  <DomainObject.Predmet.ProtustrankaWithAdress>
    <izvorni_sadrzaj>AGRAM j.d.o.o. za ugostiteljstvo i usluge Mlinska 27, 34310 Pleternica</izvorni_sadrzaj>
    <derivirana_varijabla naziv="DomainObject.Predmet.ProtustrankaWithAdress_1">AGRAM j.d.o.o. za ugostiteljstvo i usluge Mlinska 27, 34310 Pleternica</derivirana_varijabla>
  </DomainObject.Predmet.ProtustrankaWithAdress>
  <DomainObject.Predmet.ProtustrankaWithAdressOIB>
    <izvorni_sadrzaj>AGRAM j.d.o.o. za ugostiteljstvo i usluge, OIB 43651824591, Mlinska 27, 34310 Pleternica</izvorni_sadrzaj>
    <derivirana_varijabla naziv="DomainObject.Predmet.ProtustrankaWithAdressOIB_1">AGRAM j.d.o.o. za ugostiteljstvo i usluge, OIB 43651824591, Mlinska 27, 34310 Pleternica</derivirana_varijabla>
  </DomainObject.Predmet.ProtustrankaWithAdressOIB>
  <DomainObject.Predmet.ProtustrankaNazivFormated>
    <izvorni_sadrzaj>AGRAM j.d.o.o. za ugostiteljstvo i usluge</izvorni_sadrzaj>
    <derivirana_varijabla naziv="DomainObject.Predmet.ProtustrankaNazivFormated_1">AGRAM j.d.o.o. za ugostiteljstvo i usluge</derivirana_varijabla>
  </DomainObject.Predmet.ProtustrankaNazivFormated>
  <DomainObject.Predmet.ProtustrankaNazivFormatedOIB>
    <izvorni_sadrzaj>AGRAM j.d.o.o. za ugostiteljstvo i usluge, OIB 43651824591</izvorni_sadrzaj>
    <derivirana_varijabla naziv="DomainObject.Predmet.ProtustrankaNazivFormatedOIB_1">AGRAM j.d.o.o. za ugostiteljstvo i usluge, OIB 43651824591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50498.04</izvorni_sadrzaj>
    <derivirana_varijabla naziv="DomainObject.Predmet.TrenutnaVrijednost_1">50498.04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AGRAM j.d.o.o. za ugostiteljstvo i usluge</item>
    </izvorni_sadrzaj>
    <derivirana_varijabla naziv="DomainObject.Predmet.ProtuStrankaListFormated_1">
      <item>AGRAM j.d.o.o. za ugostiteljstvo i usluge</item>
    </derivirana_varijabla>
  </DomainObject.Predmet.ProtuStrankaListFormated>
  <DomainObject.Predmet.ProtuStrankaListFormatedOIB>
    <izvorni_sadrzaj>
      <item>AGRAM j.d.o.o. za ugostiteljstvo i usluge, OIB 43651824591</item>
    </izvorni_sadrzaj>
    <derivirana_varijabla naziv="DomainObject.Predmet.ProtuStrankaListFormatedOIB_1">
      <item>AGRAM j.d.o.o. za ugostiteljstvo i usluge, OIB 43651824591</item>
    </derivirana_varijabla>
  </DomainObject.Predmet.ProtuStrankaListFormatedOIB>
  <DomainObject.Predmet.ProtuStrankaListFormatedWithAdress>
    <izvorni_sadrzaj>
      <item>AGRAM j.d.o.o. za ugostiteljstvo i usluge, Mlinska 27, 34310 Pleternica</item>
    </izvorni_sadrzaj>
    <derivirana_varijabla naziv="DomainObject.Predmet.ProtuStrankaListFormatedWithAdress_1">
      <item>AGRAM j.d.o.o. za ugostiteljstvo i usluge, Mlinska 27, 34310 Pleternica</item>
    </derivirana_varijabla>
  </DomainObject.Predmet.ProtuStrankaListFormatedWithAdress>
  <DomainObject.Predmet.ProtuStrankaListFormatedWithAdressOIB>
    <izvorni_sadrzaj>
      <item>AGRAM j.d.o.o. za ugostiteljstvo i usluge, OIB 43651824591, Mlinska 27, 34310 Pleternica</item>
    </izvorni_sadrzaj>
    <derivirana_varijabla naziv="DomainObject.Predmet.ProtuStrankaListFormatedWithAdressOIB_1">
      <item>AGRAM j.d.o.o. za ugostiteljstvo i usluge, OIB 43651824591, Mlinska 27, 34310 Pleternica</item>
    </derivirana_varijabla>
  </DomainObject.Predmet.ProtuStrankaListFormatedWithAdressOIB>
  <DomainObject.Predmet.ProtuStrankaListNazivFormated>
    <izvorni_sadrzaj>
      <item>AGRAM j.d.o.o. za ugostiteljstvo i usluge</item>
    </izvorni_sadrzaj>
    <derivirana_varijabla naziv="DomainObject.Predmet.ProtuStrankaListNazivFormated_1">
      <item>AGRAM j.d.o.o. za ugostiteljstvo i usluge</item>
    </derivirana_varijabla>
  </DomainObject.Predmet.ProtuStrankaListNazivFormated>
  <DomainObject.Predmet.ProtuStrankaListNazivFormatedOIB>
    <izvorni_sadrzaj>
      <item>AGRAM j.d.o.o. za ugostiteljstvo i usluge, OIB 43651824591</item>
    </izvorni_sadrzaj>
    <derivirana_varijabla naziv="DomainObject.Predmet.ProtuStrankaListNazivFormatedOIB_1">
      <item>AGRAM j.d.o.o. za ugostiteljstvo i usluge, OIB 43651824591</item>
    </derivirana_varijabla>
  </DomainObject.Predmet.ProtuStrankaListNazivFormatedOIB>
  <DomainObject.Predmet.OstaliListFormated>
    <izvorni_sadrzaj>
      <item>Milan Glibo</item>
    </izvorni_sadrzaj>
    <derivirana_varijabla naziv="DomainObject.Predmet.OstaliListFormated_1">
      <item>Milan Glibo</item>
    </derivirana_varijabla>
  </DomainObject.Predmet.OstaliListFormated>
  <DomainObject.Predmet.OstaliListFormatedOIB>
    <izvorni_sadrzaj>
      <item>Milan Glibo</item>
    </izvorni_sadrzaj>
    <derivirana_varijabla naziv="DomainObject.Predmet.OstaliListFormatedOIB_1">
      <item>Milan Glibo</item>
    </derivirana_varijabla>
  </DomainObject.Predmet.OstaliListFormatedOIB>
  <DomainObject.Predmet.OstaliListFormatedWithAdress>
    <izvorni_sadrzaj>
      <item>Milan Glibo</item>
    </izvorni_sadrzaj>
    <derivirana_varijabla naziv="DomainObject.Predmet.OstaliListFormatedWithAdress_1">
      <item>Milan Glibo</item>
    </derivirana_varijabla>
  </DomainObject.Predmet.OstaliListFormatedWithAdress>
  <DomainObject.Predmet.OstaliListFormatedWithAdressOIB>
    <izvorni_sadrzaj>
      <item>Milan Glibo</item>
    </izvorni_sadrzaj>
    <derivirana_varijabla naziv="DomainObject.Predmet.OstaliListFormatedWithAdressOIB_1">
      <item>Milan Glibo</item>
    </derivirana_varijabla>
  </DomainObject.Predmet.OstaliListFormatedWithAdressOIB>
  <DomainObject.Predmet.OstaliListNazivFormated>
    <izvorni_sadrzaj>
      <item>Milan Glibo</item>
    </izvorni_sadrzaj>
    <derivirana_varijabla naziv="DomainObject.Predmet.OstaliListNazivFormated_1">
      <item>Milan Glibo</item>
    </derivirana_varijabla>
  </DomainObject.Predmet.OstaliListNazivFormated>
  <DomainObject.Predmet.OstaliListNazivFormatedOIB>
    <izvorni_sadrzaj>
      <item>Milan Glibo</item>
    </izvorni_sadrzaj>
    <derivirana_varijabla naziv="DomainObject.Predmet.OstaliListNazivFormatedOIB_1">
      <item>Milan Glibo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AGRAM j.d.o.o. za ugostiteljstvo i usluge</izvorni_sadrzaj>
    <derivirana_varijabla naziv="DomainObject.Predmet.ProtustrankaIDrugi_1">AGRAM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AGRAM j.d.o.o. za ugostiteljstvo i usluge, OIB 43651824591, Mlinska 27, 34310 Pleternica</izvorni_sadrzaj>
    <derivirana_varijabla naziv="DomainObject.Predmet.ProtustrankaIDrugiAdressOIB_1">AGRAM j.d.o.o. za ugostiteljstvo i usluge, OIB 43651824591, Mlinska 27,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AGRAM j.d.o.o. za ugostiteljstvo i usluge</item>
      <item>Milan Glibo</item>
    </izvorni_sadrzaj>
    <derivirana_varijabla naziv="DomainObject.Predmet.SudioniciListNaziv_1">
      <item>Financijska agencija</item>
      <item>AGRAM j.d.o.o. za ugostiteljstvo i usluge</item>
      <item>Milan Glibo</item>
    </derivirana_varijabla>
  </DomainObject.Predmet.SudioniciListNaziv>
  <DomainObject.Predmet.SudioniciListAdressOIB>
    <izvorni_sadrzaj>
      <item>Financijska agencija, OIB 85821130368, Ulica grada Vukovara 70,10000 Zagreb</item>
      <item>AGRAM j.d.o.o. za ugostiteljstvo i usluge, OIB 43651824591, Mlinska 27,34310 Pleternica</item>
      <item>Milan Glibo</item>
    </izvorni_sadrzaj>
    <derivirana_varijabla naziv="DomainObject.Predmet.SudioniciListAdressOIB_1">
      <item>Financijska agencija, OIB 85821130368, Ulica grada Vukovara 70,10000 Zagreb</item>
      <item>AGRAM j.d.o.o. za ugostiteljstvo i usluge, OIB 43651824591, Mlinska 27,34310 Pleternica</item>
      <item>Milan Glibo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43651824591</item>
      <item>, OIB null</item>
    </izvorni_sadrzaj>
    <derivirana_varijabla naziv="DomainObject.Predmet.SudioniciListNazivOIB_1">
      <item>, OIB 85821130368</item>
      <item>, OIB 43651824591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7989C-E1FB-46BB-AF0A-7B88DA0A0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518</properties:Words>
  <properties:Characters>2522</properties:Characters>
  <properties:Lines>102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2018-09-13T11:19:00Z</dcterms:created>
  <dc:creator>wsadmin</dc:creator>
  <cp:lastModifiedBy>wsadmin</cp:lastModifiedBy>
  <cp:lastPrinted>2018-09-13T09:20:00Z</cp:lastPrinted>
  <dcterms:modified xmlns:xsi="http://www.w3.org/2001/XMLSchema-instance" xsi:type="dcterms:W3CDTF">2018-09-13T11:26:00Z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St-686-2016 13.09.2018..docx)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