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832e" w14:paraId="077832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F6327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St-5529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5807" w:rsidR="00505807" w:rsidRPr="0050580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05807" w:rsidRPr="00505807">
        <w:t xml:space="preserve"> </w:t>
      </w:r>
      <w:r w:rsidR="00505807" w:rsidRPr="00505807">
        <w:rPr>
          <w:rFonts w:cs="Times New Roman" w:eastAsia="Times New Roman" w:hAnsi="Times New Roman" w:ascii="Times New Roman"/>
          <w:sz w:val="24"/>
          <w:szCs w:val="24"/>
          <w:lang w:eastAsia="hr-HR"/>
        </w:rPr>
        <w:t>INTEGRITAS d.o.o., Velika Gorica, Nikole Bonifačića 13,</w:t>
      </w:r>
    </w:p>
    <w:p w:rsidRDefault="00505807" w:rsidP="00505807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5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MBS: 080464743, OIB: 92942986036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05807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505807" w:rsidRPr="00505807">
        <w:rPr>
          <w:rFonts w:cs="Times New Roman" w:eastAsia="Times New Roman" w:hAnsi="Times New Roman" w:ascii="Times New Roman"/>
          <w:sz w:val="24"/>
          <w:szCs w:val="24"/>
          <w:lang w:eastAsia="hr-HR"/>
        </w:rPr>
        <w:t>INTEGRITAS d.o.o., Velika Gorica, Nikole Bonifačića 13, MBS: 080464743, OIB: 92942986036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505807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6E6D12" w:rsidR="006E6D1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>Marko Marić, Zagreb, Petrinjska 59a,</w:t>
      </w:r>
    </w:p>
    <w:p w:rsidRDefault="006E6D12" w:rsidP="006E6D1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OIB: 40578632064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05807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505807" w:rsidRPr="00505807">
        <w:rPr>
          <w:rFonts w:cs="Times New Roman" w:eastAsia="Times New Roman" w:hAnsi="Times New Roman" w:ascii="Times New Roman"/>
          <w:sz w:val="24"/>
          <w:szCs w:val="24"/>
          <w:lang w:eastAsia="hr-HR"/>
        </w:rPr>
        <w:t>INTEGRITAS d.o.o., Velika Gorica, Nikole Bonifačića 13, MBS: 080464743, OIB: 92942986036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05.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00CC3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26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05807">
        <w:rPr>
          <w:rFonts w:cs="Times New Roman" w:eastAsia="Times New Roman" w:hAnsi="Times New Roman" w:ascii="Times New Roman"/>
          <w:sz w:val="24"/>
          <w:szCs w:val="20"/>
          <w:lang w:eastAsia="hr-HR"/>
        </w:rPr>
        <w:t>15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000CC3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9F747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AF6327">
      <w:rPr>
        <w:rFonts w:cs="Times New Roman" w:hAnsi="Times New Roman" w:ascii="Times New Roman"/>
        <w:sz w:val="24"/>
        <w:szCs w:val="24"/>
      </w:rPr>
      <w:t>5529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31324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7AE2"/>
    <w:rsid w:val="009D1BD2"/>
    <w:rsid w:val="009E70E7"/>
    <w:rsid w:val="009F4A36"/>
    <w:rsid w:val="009F7260"/>
    <w:rsid w:val="009F7475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F7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47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F747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F747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F747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F7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4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F74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F74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F74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5529</izvorni_sadrzaj>
    <derivirana_varijabla naziv="DomainObject.Predmet.Broj_1">5529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St-5529/2015</izvorni_sadrzaj>
    <derivirana_varijabla naziv="DomainObject.Predmet.OznakaBroj_1">St-5529/2015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INTEGRITAS  d.o.o. zastupanog po punomoćniku Dubravko Šiškić</izvorni_sadrzaj>
    <derivirana_varijabla naziv="DomainObject.Predmet.ProtustrankaFormated_1">  INTEGRITAS  d.o.o. zastupanog po punomoćniku Dubravko Šiškić</derivirana_varijabla>
  </DomainObject.Predmet.ProtustrankaFormated>
  <DomainObject.Predmet.ProtustrankaFormatedOIB>
    <izvorni_sadrzaj>  INTEGRITAS  d.o.o., OIB 92942986036 zastupanog po punomoćniku Dubravko Šiškić</izvorni_sadrzaj>
    <derivirana_varijabla naziv="DomainObject.Predmet.ProtustrankaFormatedOIB_1">  INTEGRITAS  d.o.o., OIB 92942986036 zastupanog po punomoćniku Dubravko Šiškić</derivirana_varijabla>
  </DomainObject.Predmet.ProtustrankaFormatedOIB>
  <DomainObject.Predmet.ProtustrankaFormatedWithAdress>
    <izvorni_sadrzaj> INTEGRITAS  d.o.o., Nikole Bonifačića 13, 10410 Velika Gorica zastupanog po punomoćniku Dubravko Šiškić</izvorni_sadrzaj>
    <derivirana_varijabla naziv="DomainObject.Predmet.ProtustrankaFormatedWithAdress_1"> INTEGRITAS  d.o.o., Nikole Bonifačića 13, 10410 Velika Gorica zastupanog po punomoćniku Dubravko Šiškić</derivirana_varijabla>
  </DomainObject.Predmet.ProtustrankaFormatedWithAdress>
  <DomainObject.Predmet.ProtustrankaFormatedWithAdressOIB>
    <izvorni_sadrzaj> INTEGRITAS  d.o.o., OIB 92942986036, Nikole Bonifačića 13, 10410 Velika Gorica zastupanog po punomoćniku Dubravko Šiškić</izvorni_sadrzaj>
    <derivirana_varijabla naziv="DomainObject.Predmet.ProtustrankaFormatedWithAdressOIB_1"> INTEGRITAS  d.o.o., OIB 92942986036, Nikole Bonifačića 13, 10410 Velika Gorica zastupanog po punomoćniku Dubravko Šiškić</derivirana_varijabla>
  </DomainObject.Predmet.ProtustrankaFormatedWithAdressOIB>
  <DomainObject.Predmet.ProtustrankaWithAdress>
    <izvorni_sadrzaj>INTEGRITAS  d.o.o. Nikole Bonifačića 13, 10410 Velika Gorica</izvorni_sadrzaj>
    <derivirana_varijabla naziv="DomainObject.Predmet.ProtustrankaWithAdress_1">INTEGRITAS  d.o.o. Nikole Bonifačića 13, 10410 Velika Gorica</derivirana_varijabla>
  </DomainObject.Predmet.ProtustrankaWithAdress>
  <DomainObject.Predmet.ProtustrankaWithAdressOIB>
    <izvorni_sadrzaj>INTEGRITAS  d.o.o., OIB 92942986036, Nikole Bonifačića 13, 10410 Velika Gorica</izvorni_sadrzaj>
    <derivirana_varijabla naziv="DomainObject.Predmet.ProtustrankaWithAdressOIB_1">INTEGRITAS  d.o.o., OIB 92942986036, Nikole Bonifačića 13, 10410 Velika Gorica</derivirana_varijabla>
  </DomainObject.Predmet.ProtustrankaWithAdressOIB>
  <DomainObject.Predmet.ProtustrankaNazivFormated>
    <izvorni_sadrzaj>INTEGRITAS  d.o.o.</izvorni_sadrzaj>
    <derivirana_varijabla naziv="DomainObject.Predmet.ProtustrankaNazivFormated_1">INTEGRITAS  d.o.o.</derivirana_varijabla>
  </DomainObject.Predmet.ProtustrankaNazivFormated>
  <DomainObject.Predmet.ProtustrankaNazivFormatedOIB>
    <izvorni_sadrzaj>INTEGRITAS  d.o.o., OIB 92942986036</izvorni_sadrzaj>
    <derivirana_varijabla naziv="DomainObject.Predmet.ProtustrankaNazivFormatedOIB_1">INTEGRITAS  d.o.o., OIB 92942986036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INTEGRITAS  d.o.o. zastupanog po punomoćniku Dubravko Šiškić</item>
    </izvorni_sadrzaj>
    <derivirana_varijabla naziv="DomainObject.Predmet.ProtuStrankaListFormated_1">
      <item>INTEGRITAS  d.o.o. zastupanog po punomoćniku Dubravko Šiškić</item>
    </derivirana_varijabla>
  </DomainObject.Predmet.ProtuStrankaListFormated>
  <DomainObject.Predmet.ProtuStrankaListFormatedOIB>
    <izvorni_sadrzaj>
      <item>INTEGRITAS  d.o.o., OIB 92942986036 zastupanog po punomoćniku Dubravko Šiškić</item>
    </izvorni_sadrzaj>
    <derivirana_varijabla naziv="DomainObject.Predmet.ProtuStrankaListFormatedOIB_1">
      <item>INTEGRITAS  d.o.o., OIB 92942986036 zastupanog po punomoćniku Dubravko Šiškić</item>
    </derivirana_varijabla>
  </DomainObject.Predmet.ProtuStrankaListFormatedOIB>
  <DomainObject.Predmet.ProtuStrankaListFormatedWithAdress>
    <izvorni_sadrzaj>
      <item>INTEGRITAS  d.o.o., Nikole Bonifačića 13, 10410 Velika Gorica zastupanog po punomoćniku Dubravko Šiškić</item>
    </izvorni_sadrzaj>
    <derivirana_varijabla naziv="DomainObject.Predmet.ProtuStrankaListFormatedWithAdress_1">
      <item>INTEGRITAS  d.o.o., Nikole Bonifačića 13, 10410 Velika Gorica zastupanog po punomoćniku Dubravko Šiškić</item>
    </derivirana_varijabla>
  </DomainObject.Predmet.ProtuStrankaListFormatedWithAdress>
  <DomainObject.Predmet.ProtuStrankaListFormatedWithAdressOIB>
    <izvorni_sadrzaj>
      <item>INTEGRITAS  d.o.o., OIB 92942986036, Nikole Bonifačića 13, 10410 Velika Gorica zastupanog po punomoćniku Dubravko Šiškić</item>
    </izvorni_sadrzaj>
    <derivirana_varijabla naziv="DomainObject.Predmet.ProtuStrankaListFormatedWithAdressOIB_1">
      <item>INTEGRITAS  d.o.o., OIB 92942986036, Nikole Bonifačića 13, 10410 Velika Gorica zastupanog po punomoćniku Dubravko Šiškić</item>
    </derivirana_varijabla>
  </DomainObject.Predmet.ProtuStrankaListFormatedWithAdressOIB>
  <DomainObject.Predmet.ProtuStrankaListNazivFormated>
    <izvorni_sadrzaj>
      <item>INTEGRITAS  d.o.o.</item>
    </izvorni_sadrzaj>
    <derivirana_varijabla naziv="DomainObject.Predmet.ProtuStrankaListNazivFormated_1">
      <item>INTEGRITAS  d.o.o.</item>
    </derivirana_varijabla>
  </DomainObject.Predmet.ProtuStrankaListNazivFormated>
  <DomainObject.Predmet.ProtuStrankaListNazivFormatedOIB>
    <izvorni_sadrzaj>
      <item>INTEGRITAS  d.o.o., OIB 92942986036</item>
    </izvorni_sadrzaj>
    <derivirana_varijabla naziv="DomainObject.Predmet.ProtuStrankaListNazivFormatedOIB_1">
      <item>INTEGRITAS  d.o.o., OIB 92942986036</item>
    </derivirana_varijabla>
  </DomainObject.Predmet.ProtuStrankaListNazivFormatedOIB>
  <DomainObject.Predmet.OstaliListFormated>
    <izvorni_sadrzaj>
      <item>Dubravko Šiškić punomoćnik sudionika u postupku INTEGRITAS  d.o.o.</item>
    </izvorni_sadrzaj>
    <derivirana_varijabla naziv="DomainObject.Predmet.OstaliListFormated_1">
      <item>Dubravko Šiškić punomoćnik sudionika u postupku INTEGRITAS  d.o.o.</item>
    </derivirana_varijabla>
  </DomainObject.Predmet.OstaliListFormated>
  <DomainObject.Predmet.OstaliListFormatedOIB>
    <izvorni_sadrzaj>
      <item>Dubravko Šiškić, OIB 83940214943 punomoćnik sudionika u postupku INTEGRITAS  d.o.o.</item>
    </izvorni_sadrzaj>
    <derivirana_varijabla naziv="DomainObject.Predmet.OstaliListFormatedOIB_1">
      <item>Dubravko Šiškić, OIB 83940214943 punomoćnik sudionika u postupku INTEGRITAS  d.o.o.</item>
    </derivirana_varijabla>
  </DomainObject.Predmet.OstaliListFormatedOIB>
  <DomainObject.Predmet.OstaliListFormatedWithAdress>
    <izvorni_sadrzaj>
      <item>Dubravko Šiškić, Nikole Bonifačića 13, 10410 Velika Gorica punomoćnik sudionika u postupku INTEGRITAS  d.o.o.</item>
    </izvorni_sadrzaj>
    <derivirana_varijabla naziv="DomainObject.Predmet.OstaliListFormatedWithAdress_1">
      <item>Dubravko Šiškić, Nikole Bonifačića 13, 10410 Velika Gorica punomoćnik sudionika u postupku INTEGRITAS  d.o.o.</item>
    </derivirana_varijabla>
  </DomainObject.Predmet.OstaliListFormatedWithAdress>
  <DomainObject.Predmet.OstaliListFormatedWithAdressOIB>
    <izvorni_sadrzaj>
      <item>Dubravko Šiškić, OIB 83940214943, Nikole Bonifačića 13, 10410 Velika Gorica punomoćnik sudionika u postupku INTEGRITAS  d.o.o.</item>
    </izvorni_sadrzaj>
    <derivirana_varijabla naziv="DomainObject.Predmet.OstaliListFormatedWithAdressOIB_1">
      <item>Dubravko Šiškić, OIB 83940214943, Nikole Bonifačića 13, 10410 Velika Gorica punomoćnik sudionika u postupku INTEGRITAS  d.o.o.</item>
    </derivirana_varijabla>
  </DomainObject.Predmet.OstaliListFormatedWithAdressOIB>
  <DomainObject.Predmet.OstaliListNazivFormated>
    <izvorni_sadrzaj>
      <item>Dubravko Šiškić</item>
    </izvorni_sadrzaj>
    <derivirana_varijabla naziv="DomainObject.Predmet.OstaliListNazivFormated_1">
      <item>Dubravko Šiškić</item>
    </derivirana_varijabla>
  </DomainObject.Predmet.OstaliListNazivFormated>
  <DomainObject.Predmet.OstaliListNazivFormatedOIB>
    <izvorni_sadrzaj>
      <item>Dubravko Šiškić, OIB 83940214943</item>
    </izvorni_sadrzaj>
    <derivirana_varijabla naziv="DomainObject.Predmet.OstaliListNazivFormatedOIB_1">
      <item>Dubravko Šiškić, OIB 83940214943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INTEGRITAS  d.o.o.</izvorni_sadrzaj>
    <derivirana_varijabla naziv="DomainObject.Predmet.ProtustrankaIDrugi_1">INTEGRITAS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INTEGRITAS  d.o.o., OIB 92942986036, Nikole Bonifačića 13, 10410 Velika Gorica</izvorni_sadrzaj>
    <derivirana_varijabla naziv="DomainObject.Predmet.ProtustrankaIDrugiAdressOIB_1">INTEGRITAS  d.o.o., OIB 92942986036, Nikole Bonifačića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INTEGRITAS  d.o.o.</item>
      <item>FINA Regionalni centar Zagreb</item>
      <item>Dubravko Šiškić</item>
    </izvorni_sadrzaj>
    <derivirana_varijabla naziv="DomainObject.Predmet.SudioniciListNaziv_1">
      <item>INTEGRITAS  d.o.o.</item>
      <item>FINA Regionalni centar Zagreb</item>
      <item>Dubravko Šiškić</item>
    </derivirana_varijabla>
  </DomainObject.Predmet.SudioniciListNaziv>
  <DomainObject.Predmet.SudioniciListAdressOIB>
    <izvorni_sadrzaj>
      <item>INTEGRITAS  d.o.o., OIB 92942986036, Nikole Bonifačića 13,10410 Velika Gorica</item>
      <item>FINA Regionalni centar Zagreb, OIB 85821130368, Trg svibanjskih žrtava 1995. 1,10000 Zagreb</item>
      <item>Dubravko Šiškić, OIB 83940214943, Nikole Bonifačića 13,10410 Velika Gorica</item>
    </izvorni_sadrzaj>
    <derivirana_varijabla naziv="DomainObject.Predmet.SudioniciListAdressOIB_1">
      <item>INTEGRITAS  d.o.o., OIB 92942986036, Nikole Bonifačića 13,10410 Velika Gorica</item>
      <item>FINA Regionalni centar Zagreb, OIB 85821130368, Trg svibanjskih žrtava 1995. 1,10000 Zagreb</item>
      <item>Dubravko Šiškić, OIB 83940214943, Nikole Bonifačića 13,10410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92942986036</item>
      <item>, OIB 85821130368</item>
      <item>, OIB 83940214943</item>
    </izvorni_sadrzaj>
    <derivirana_varijabla naziv="DomainObject.Predmet.SudioniciListNazivOIB_1">
      <item>, OIB 92942986036</item>
      <item>, OIB 85821130368</item>
      <item>, OIB 83940214943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2796</properties:Characters>
  <properties:Lines>80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2016-07-15T06:51:00Z</dcterms:created>
  <dc:creator>Ivan Turčić</dc:creator>
  <cp:lastModifiedBy>Ivan Turčić</cp:lastModifiedBy>
  <dcterms:modified xmlns:xsi="http://www.w3.org/2001/XMLSchema-instance" xsi:type="dcterms:W3CDTF">2016-07-15T06:55:00Z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